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04FD8" w14:textId="77777777" w:rsidR="004222A5" w:rsidRDefault="004222A5" w:rsidP="004222A5">
      <w:pPr>
        <w:rPr>
          <w:rFonts w:ascii="Arial Narrow" w:hAnsi="Arial Narrow"/>
          <w:sz w:val="22"/>
          <w:szCs w:val="22"/>
        </w:rPr>
      </w:pPr>
    </w:p>
    <w:p w14:paraId="1733DDAC" w14:textId="77777777" w:rsidR="004222A5" w:rsidRDefault="004222A5" w:rsidP="004222A5">
      <w:pPr>
        <w:jc w:val="center"/>
        <w:rPr>
          <w:rFonts w:ascii="Arial Narrow" w:hAnsi="Arial Narrow" w:cs="Arial"/>
          <w:b/>
          <w:bCs/>
          <w:sz w:val="28"/>
          <w:szCs w:val="28"/>
        </w:rPr>
      </w:pPr>
      <w:r>
        <w:rPr>
          <w:rFonts w:ascii="Arial Narrow" w:hAnsi="Arial Narrow" w:cs="Arial"/>
          <w:b/>
          <w:iCs/>
          <w:sz w:val="28"/>
          <w:szCs w:val="28"/>
        </w:rPr>
        <w:t>PONUDBA</w:t>
      </w:r>
    </w:p>
    <w:p w14:paraId="3BCBDEE9" w14:textId="77777777" w:rsidR="004222A5" w:rsidRDefault="004222A5" w:rsidP="004222A5">
      <w:pPr>
        <w:jc w:val="both"/>
        <w:rPr>
          <w:rFonts w:ascii="Arial Narrow" w:hAnsi="Arial Narrow" w:cs="Arial"/>
          <w:b/>
          <w:bCs/>
          <w:sz w:val="22"/>
          <w:szCs w:val="22"/>
        </w:rPr>
      </w:pPr>
    </w:p>
    <w:p w14:paraId="173358CE" w14:textId="77777777" w:rsidR="004222A5" w:rsidRDefault="004222A5" w:rsidP="004222A5">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14:paraId="27E2873E" w14:textId="77777777" w:rsidR="004222A5" w:rsidRDefault="004222A5" w:rsidP="004222A5">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14:paraId="386B160A" w14:textId="77777777" w:rsidR="004222A5" w:rsidRDefault="004222A5" w:rsidP="004222A5">
      <w:pPr>
        <w:rPr>
          <w:rFonts w:ascii="Arial Narrow" w:hAnsi="Arial Narrow" w:cs="Arial"/>
          <w:b/>
          <w:bCs/>
        </w:rPr>
      </w:pPr>
    </w:p>
    <w:p w14:paraId="7F39402A" w14:textId="77777777" w:rsidR="004222A5" w:rsidRDefault="004222A5" w:rsidP="004222A5">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4222A5" w14:paraId="74D72D9D" w14:textId="77777777" w:rsidTr="000E4ACB">
        <w:tc>
          <w:tcPr>
            <w:tcW w:w="2180" w:type="dxa"/>
            <w:tcBorders>
              <w:top w:val="single" w:sz="4" w:space="0" w:color="auto"/>
              <w:left w:val="single" w:sz="4" w:space="0" w:color="auto"/>
              <w:bottom w:val="single" w:sz="4" w:space="0" w:color="auto"/>
              <w:right w:val="single" w:sz="4" w:space="0" w:color="auto"/>
            </w:tcBorders>
            <w:vAlign w:val="center"/>
          </w:tcPr>
          <w:p w14:paraId="525F96D9"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14:paraId="382AEBF5" w14:textId="77777777" w:rsidR="004222A5" w:rsidRDefault="004222A5" w:rsidP="000E4ACB">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61AAE9C6" w14:textId="77777777" w:rsidR="004222A5" w:rsidRDefault="004222A5" w:rsidP="000E4ACB">
            <w:pPr>
              <w:spacing w:line="256" w:lineRule="auto"/>
              <w:rPr>
                <w:rFonts w:ascii="Arial Narrow" w:hAnsi="Arial Narrow" w:cs="Arial"/>
                <w:lang w:eastAsia="en-US"/>
              </w:rPr>
            </w:pPr>
          </w:p>
        </w:tc>
      </w:tr>
      <w:tr w:rsidR="004222A5" w14:paraId="505191B8" w14:textId="77777777" w:rsidTr="000E4ACB">
        <w:tc>
          <w:tcPr>
            <w:tcW w:w="2180" w:type="dxa"/>
            <w:tcBorders>
              <w:top w:val="single" w:sz="4" w:space="0" w:color="auto"/>
              <w:left w:val="single" w:sz="4" w:space="0" w:color="auto"/>
              <w:bottom w:val="single" w:sz="4" w:space="0" w:color="auto"/>
              <w:right w:val="single" w:sz="4" w:space="0" w:color="auto"/>
            </w:tcBorders>
          </w:tcPr>
          <w:p w14:paraId="7DFDD452" w14:textId="77777777" w:rsidR="004222A5" w:rsidRDefault="004222A5" w:rsidP="000E4ACB">
            <w:pPr>
              <w:spacing w:line="256" w:lineRule="auto"/>
              <w:rPr>
                <w:rFonts w:ascii="Arial Narrow" w:hAnsi="Arial Narrow" w:cs="Arial"/>
                <w:b/>
                <w:sz w:val="22"/>
                <w:szCs w:val="22"/>
                <w:lang w:eastAsia="en-US"/>
              </w:rPr>
            </w:pPr>
          </w:p>
          <w:p w14:paraId="0DC74A66"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317DE13B" w14:textId="77777777" w:rsidR="004222A5" w:rsidRDefault="004222A5" w:rsidP="000E4ACB">
            <w:pPr>
              <w:spacing w:line="256" w:lineRule="auto"/>
              <w:rPr>
                <w:rFonts w:ascii="Arial Narrow" w:hAnsi="Arial Narrow" w:cs="Arial"/>
                <w:lang w:eastAsia="en-US"/>
              </w:rPr>
            </w:pPr>
          </w:p>
          <w:p w14:paraId="4536546C" w14:textId="77777777" w:rsidR="004222A5" w:rsidRDefault="004222A5" w:rsidP="000E4ACB">
            <w:pPr>
              <w:spacing w:line="256" w:lineRule="auto"/>
              <w:rPr>
                <w:rFonts w:ascii="Arial Narrow" w:hAnsi="Arial Narrow" w:cs="Arial"/>
                <w:lang w:eastAsia="en-US"/>
              </w:rPr>
            </w:pPr>
          </w:p>
        </w:tc>
      </w:tr>
      <w:tr w:rsidR="004222A5" w14:paraId="117F493E" w14:textId="77777777" w:rsidTr="000E4ACB">
        <w:tc>
          <w:tcPr>
            <w:tcW w:w="2180" w:type="dxa"/>
            <w:vMerge w:val="restart"/>
            <w:tcBorders>
              <w:top w:val="single" w:sz="4" w:space="0" w:color="auto"/>
              <w:left w:val="single" w:sz="4" w:space="0" w:color="auto"/>
              <w:bottom w:val="single" w:sz="4" w:space="0" w:color="auto"/>
              <w:right w:val="single" w:sz="4" w:space="0" w:color="auto"/>
            </w:tcBorders>
          </w:tcPr>
          <w:p w14:paraId="64501B8E" w14:textId="77777777" w:rsidR="004222A5" w:rsidRDefault="004222A5" w:rsidP="000E4ACB">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03DFD03"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1520418C" w14:textId="77777777" w:rsidR="004222A5" w:rsidRDefault="004222A5" w:rsidP="000E4ACB">
            <w:pPr>
              <w:spacing w:line="256" w:lineRule="auto"/>
              <w:rPr>
                <w:rFonts w:ascii="Arial Narrow" w:hAnsi="Arial Narrow" w:cs="Arial"/>
                <w:sz w:val="22"/>
                <w:szCs w:val="22"/>
                <w:lang w:eastAsia="en-US"/>
              </w:rPr>
            </w:pPr>
          </w:p>
        </w:tc>
      </w:tr>
      <w:tr w:rsidR="004222A5" w14:paraId="0CB8DB95" w14:textId="77777777" w:rsidTr="000E4ACB">
        <w:tc>
          <w:tcPr>
            <w:tcW w:w="0" w:type="auto"/>
            <w:vMerge/>
            <w:tcBorders>
              <w:top w:val="single" w:sz="4" w:space="0" w:color="auto"/>
              <w:left w:val="single" w:sz="4" w:space="0" w:color="auto"/>
              <w:bottom w:val="single" w:sz="4" w:space="0" w:color="auto"/>
              <w:right w:val="single" w:sz="4" w:space="0" w:color="auto"/>
            </w:tcBorders>
            <w:vAlign w:val="center"/>
            <w:hideMark/>
          </w:tcPr>
          <w:p w14:paraId="5B297789" w14:textId="77777777" w:rsidR="004222A5" w:rsidRDefault="004222A5" w:rsidP="000E4ACB">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0DB9C75"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640E1E9A" w14:textId="77777777" w:rsidR="004222A5" w:rsidRDefault="004222A5" w:rsidP="000E4ACB">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4222A5" w14:paraId="4766932C" w14:textId="77777777" w:rsidTr="000E4ACB">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C8A3E" w14:textId="77777777" w:rsidR="004222A5" w:rsidRDefault="004222A5" w:rsidP="000E4ACB">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3E03F53"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4CE9FB9D" w14:textId="77777777" w:rsidR="004222A5" w:rsidRDefault="004222A5" w:rsidP="000E4ACB">
            <w:pPr>
              <w:spacing w:line="256" w:lineRule="auto"/>
              <w:rPr>
                <w:rFonts w:ascii="Arial Narrow" w:hAnsi="Arial Narrow" w:cs="Arial"/>
                <w:sz w:val="22"/>
                <w:szCs w:val="22"/>
                <w:lang w:eastAsia="en-US"/>
              </w:rPr>
            </w:pPr>
          </w:p>
        </w:tc>
      </w:tr>
      <w:tr w:rsidR="004222A5" w14:paraId="3E97E8CF" w14:textId="77777777" w:rsidTr="000E4ACB">
        <w:tc>
          <w:tcPr>
            <w:tcW w:w="0" w:type="auto"/>
            <w:vMerge/>
            <w:tcBorders>
              <w:top w:val="single" w:sz="4" w:space="0" w:color="auto"/>
              <w:left w:val="single" w:sz="4" w:space="0" w:color="auto"/>
              <w:bottom w:val="single" w:sz="4" w:space="0" w:color="auto"/>
              <w:right w:val="single" w:sz="4" w:space="0" w:color="auto"/>
            </w:tcBorders>
            <w:vAlign w:val="center"/>
            <w:hideMark/>
          </w:tcPr>
          <w:p w14:paraId="4528D05B" w14:textId="77777777" w:rsidR="004222A5" w:rsidRDefault="004222A5" w:rsidP="000E4ACB">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9CE16F0"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252D3E7" w14:textId="77777777" w:rsidR="004222A5" w:rsidRDefault="004222A5" w:rsidP="000E4ACB">
            <w:pPr>
              <w:spacing w:line="256" w:lineRule="auto"/>
              <w:rPr>
                <w:rFonts w:ascii="Arial Narrow" w:hAnsi="Arial Narrow" w:cs="Arial"/>
                <w:sz w:val="22"/>
                <w:szCs w:val="22"/>
                <w:lang w:eastAsia="en-US"/>
              </w:rPr>
            </w:pPr>
          </w:p>
        </w:tc>
      </w:tr>
      <w:tr w:rsidR="004222A5" w14:paraId="058AE839" w14:textId="77777777" w:rsidTr="000E4ACB">
        <w:tc>
          <w:tcPr>
            <w:tcW w:w="0" w:type="auto"/>
            <w:vMerge/>
            <w:tcBorders>
              <w:top w:val="single" w:sz="4" w:space="0" w:color="auto"/>
              <w:left w:val="single" w:sz="4" w:space="0" w:color="auto"/>
              <w:bottom w:val="single" w:sz="4" w:space="0" w:color="auto"/>
              <w:right w:val="single" w:sz="4" w:space="0" w:color="auto"/>
            </w:tcBorders>
            <w:vAlign w:val="center"/>
            <w:hideMark/>
          </w:tcPr>
          <w:p w14:paraId="64CB2743" w14:textId="77777777" w:rsidR="004222A5" w:rsidRDefault="004222A5" w:rsidP="000E4ACB">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60AE32EB"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15E44BB2" w14:textId="77777777" w:rsidR="004222A5" w:rsidRDefault="004222A5" w:rsidP="000E4ACB">
            <w:pPr>
              <w:spacing w:line="256" w:lineRule="auto"/>
              <w:rPr>
                <w:rFonts w:ascii="Arial Narrow" w:hAnsi="Arial Narrow" w:cs="Arial"/>
                <w:sz w:val="22"/>
                <w:szCs w:val="22"/>
                <w:lang w:eastAsia="en-US"/>
              </w:rPr>
            </w:pPr>
          </w:p>
          <w:p w14:paraId="7238BBD6" w14:textId="77777777" w:rsidR="004222A5" w:rsidRDefault="004222A5" w:rsidP="000E4ACB">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4222A5" w14:paraId="5D082549" w14:textId="77777777" w:rsidTr="000E4ACB">
        <w:tc>
          <w:tcPr>
            <w:tcW w:w="2180" w:type="dxa"/>
            <w:vMerge w:val="restart"/>
            <w:tcBorders>
              <w:top w:val="single" w:sz="4" w:space="0" w:color="auto"/>
              <w:left w:val="single" w:sz="4" w:space="0" w:color="auto"/>
              <w:bottom w:val="single" w:sz="4" w:space="0" w:color="auto"/>
              <w:right w:val="single" w:sz="4" w:space="0" w:color="auto"/>
            </w:tcBorders>
            <w:hideMark/>
          </w:tcPr>
          <w:p w14:paraId="3CFB8057"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177754D6" w14:textId="77777777" w:rsidR="004222A5" w:rsidRDefault="004222A5" w:rsidP="000E4ACB">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57FE574E"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536822B4" w14:textId="77777777" w:rsidR="004222A5" w:rsidRDefault="004222A5" w:rsidP="000E4ACB">
            <w:pPr>
              <w:spacing w:line="256" w:lineRule="auto"/>
              <w:rPr>
                <w:rFonts w:ascii="Arial Narrow" w:hAnsi="Arial Narrow" w:cs="Arial"/>
                <w:lang w:eastAsia="en-US"/>
              </w:rPr>
            </w:pPr>
          </w:p>
        </w:tc>
      </w:tr>
      <w:tr w:rsidR="004222A5" w14:paraId="3DE7748B" w14:textId="77777777" w:rsidTr="000E4ACB">
        <w:tc>
          <w:tcPr>
            <w:tcW w:w="0" w:type="auto"/>
            <w:vMerge/>
            <w:tcBorders>
              <w:top w:val="single" w:sz="4" w:space="0" w:color="auto"/>
              <w:left w:val="single" w:sz="4" w:space="0" w:color="auto"/>
              <w:bottom w:val="single" w:sz="4" w:space="0" w:color="auto"/>
              <w:right w:val="single" w:sz="4" w:space="0" w:color="auto"/>
            </w:tcBorders>
            <w:vAlign w:val="center"/>
            <w:hideMark/>
          </w:tcPr>
          <w:p w14:paraId="1C8B4FD1" w14:textId="77777777" w:rsidR="004222A5" w:rsidRDefault="004222A5" w:rsidP="000E4ACB">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C6CA" w14:textId="77777777" w:rsidR="004222A5" w:rsidRDefault="004222A5" w:rsidP="000E4ACB">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38B40043"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6C7ACBC0" w14:textId="77777777" w:rsidR="004222A5" w:rsidRDefault="004222A5" w:rsidP="000E4ACB">
            <w:pPr>
              <w:spacing w:line="256" w:lineRule="auto"/>
              <w:rPr>
                <w:rFonts w:ascii="Arial Narrow" w:hAnsi="Arial Narrow" w:cs="Arial"/>
                <w:lang w:eastAsia="en-US"/>
              </w:rPr>
            </w:pPr>
          </w:p>
        </w:tc>
      </w:tr>
    </w:tbl>
    <w:p w14:paraId="736ED2A2" w14:textId="77777777" w:rsidR="004222A5" w:rsidRDefault="004222A5" w:rsidP="004222A5">
      <w:pPr>
        <w:jc w:val="both"/>
        <w:rPr>
          <w:rFonts w:ascii="Arial Narrow" w:hAnsi="Arial Narrow" w:cs="Arial"/>
          <w:sz w:val="16"/>
          <w:szCs w:val="16"/>
        </w:rPr>
      </w:pPr>
      <w:r>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7D937E65" w14:textId="77777777" w:rsidR="004222A5" w:rsidRDefault="004222A5" w:rsidP="004222A5">
      <w:pPr>
        <w:rPr>
          <w:rFonts w:ascii="Arial Narrow" w:hAnsi="Arial Narrow" w:cs="Arial"/>
          <w:sz w:val="22"/>
          <w:szCs w:val="22"/>
        </w:rPr>
      </w:pPr>
    </w:p>
    <w:p w14:paraId="1E64D81D" w14:textId="77777777" w:rsidR="004222A5" w:rsidRDefault="004222A5" w:rsidP="004222A5">
      <w:pPr>
        <w:rPr>
          <w:rFonts w:ascii="Arial Narrow" w:hAnsi="Arial Narrow" w:cs="Arial"/>
          <w:sz w:val="22"/>
          <w:szCs w:val="22"/>
        </w:rPr>
      </w:pPr>
    </w:p>
    <w:p w14:paraId="1DC387E9" w14:textId="77777777" w:rsidR="004222A5" w:rsidRDefault="004222A5" w:rsidP="004222A5">
      <w:pPr>
        <w:rPr>
          <w:rFonts w:ascii="Arial Narrow" w:hAnsi="Arial Narrow" w:cs="Arial"/>
        </w:rPr>
      </w:pPr>
    </w:p>
    <w:p w14:paraId="7141B209" w14:textId="77777777" w:rsidR="004222A5" w:rsidRDefault="004222A5" w:rsidP="004222A5">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14:paraId="0057EC8C" w14:textId="77777777" w:rsidR="004222A5" w:rsidRDefault="004222A5" w:rsidP="004222A5">
      <w:pPr>
        <w:jc w:val="center"/>
        <w:rPr>
          <w:rFonts w:ascii="Arial Narrow" w:hAnsi="Arial Narrow" w:cs="Arial"/>
          <w:sz w:val="20"/>
          <w:szCs w:val="20"/>
        </w:rPr>
      </w:pPr>
      <w:r>
        <w:rPr>
          <w:rFonts w:ascii="Arial Narrow" w:hAnsi="Arial Narrow" w:cs="Arial"/>
          <w:sz w:val="20"/>
          <w:szCs w:val="20"/>
        </w:rPr>
        <w:t>naziv naročnika</w:t>
      </w:r>
    </w:p>
    <w:p w14:paraId="481A7247" w14:textId="77777777" w:rsidR="004222A5" w:rsidRDefault="004222A5" w:rsidP="004222A5">
      <w:pPr>
        <w:jc w:val="center"/>
        <w:rPr>
          <w:rFonts w:ascii="Arial Narrow" w:hAnsi="Arial Narrow" w:cs="Arial"/>
          <w:sz w:val="20"/>
          <w:szCs w:val="20"/>
        </w:rPr>
      </w:pPr>
    </w:p>
    <w:p w14:paraId="399EE935" w14:textId="77777777" w:rsidR="004222A5" w:rsidRDefault="004222A5" w:rsidP="004222A5">
      <w:pPr>
        <w:rPr>
          <w:rFonts w:ascii="Arial Narrow" w:hAnsi="Arial Narrow" w:cs="Arial"/>
        </w:rPr>
      </w:pPr>
    </w:p>
    <w:p w14:paraId="20656F32" w14:textId="77777777" w:rsidR="004222A5" w:rsidRDefault="004222A5" w:rsidP="004222A5">
      <w:pPr>
        <w:jc w:val="both"/>
        <w:rPr>
          <w:rFonts w:ascii="Arial Narrow" w:hAnsi="Arial Narrow" w:cs="Arial"/>
        </w:rPr>
      </w:pPr>
      <w:r>
        <w:rPr>
          <w:rFonts w:ascii="Arial Narrow" w:hAnsi="Arial Narrow" w:cs="Arial"/>
        </w:rPr>
        <w:t xml:space="preserve">V skladu  z razpisnimi pogoji po tem javnem naročilu dajemo ponudbo št.  _______________ za izvedbo javnega naročila za: </w:t>
      </w:r>
      <w:r>
        <w:rPr>
          <w:rFonts w:ascii="Arial Narrow" w:hAnsi="Arial Narrow" w:cs="Arial"/>
          <w:b/>
        </w:rPr>
        <w:t>NAKUP ZAPIRALA ZA PERKUTANO ZAPORO LEVE AVRIKULE</w:t>
      </w:r>
    </w:p>
    <w:p w14:paraId="6E679BF1" w14:textId="77777777" w:rsidR="004222A5" w:rsidRDefault="004222A5" w:rsidP="004222A5">
      <w:pPr>
        <w:jc w:val="both"/>
        <w:rPr>
          <w:rFonts w:ascii="Arial Narrow" w:hAnsi="Arial Narrow"/>
          <w:b/>
          <w:sz w:val="23"/>
          <w:szCs w:val="23"/>
        </w:rPr>
      </w:pPr>
    </w:p>
    <w:p w14:paraId="17D65108" w14:textId="77777777" w:rsidR="004222A5" w:rsidRPr="00A30148" w:rsidRDefault="004222A5" w:rsidP="004222A5">
      <w:pPr>
        <w:rPr>
          <w:rFonts w:ascii="Arial Narrow" w:hAnsi="Arial Narrow"/>
        </w:rPr>
      </w:pPr>
      <w:r w:rsidRPr="00A30148">
        <w:rPr>
          <w:rFonts w:ascii="Arial Narrow" w:hAnsi="Arial Narrow"/>
          <w:b/>
          <w:bCs/>
        </w:rPr>
        <w:t>Končne ponudbene vrednosti so razvidne iz Obrazca 4-PREDRAČUNA.</w:t>
      </w:r>
    </w:p>
    <w:p w14:paraId="13EF69B7" w14:textId="77777777" w:rsidR="004222A5" w:rsidRDefault="004222A5" w:rsidP="004222A5">
      <w:pPr>
        <w:jc w:val="both"/>
        <w:rPr>
          <w:rFonts w:ascii="Arial Narrow" w:hAnsi="Arial Narrow" w:cs="Arial"/>
        </w:rPr>
      </w:pPr>
    </w:p>
    <w:p w14:paraId="62B741BC" w14:textId="77777777" w:rsidR="004222A5" w:rsidRDefault="004222A5" w:rsidP="004222A5">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14:paraId="2B61A23D" w14:textId="77777777" w:rsidR="004222A5" w:rsidRDefault="004222A5" w:rsidP="004222A5">
      <w:pPr>
        <w:rPr>
          <w:rFonts w:ascii="Arial Narrow" w:hAnsi="Arial Narrow" w:cs="Arial"/>
        </w:rPr>
      </w:pPr>
    </w:p>
    <w:p w14:paraId="5B99C8F0" w14:textId="77777777" w:rsidR="004222A5" w:rsidRDefault="004222A5" w:rsidP="004222A5">
      <w:pPr>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31. 5. 2019</w:t>
      </w:r>
      <w:r>
        <w:rPr>
          <w:rFonts w:ascii="Arial Narrow" w:hAnsi="Arial Narrow" w:cs="Arial"/>
          <w:b/>
        </w:rPr>
        <w:t>.</w:t>
      </w:r>
    </w:p>
    <w:p w14:paraId="35BE83AB" w14:textId="77777777" w:rsidR="004222A5" w:rsidRDefault="004222A5" w:rsidP="004222A5">
      <w:pPr>
        <w:rPr>
          <w:rFonts w:ascii="Arial Narrow" w:hAnsi="Arial Narrow"/>
          <w:sz w:val="22"/>
          <w:szCs w:val="22"/>
        </w:rPr>
      </w:pPr>
    </w:p>
    <w:p w14:paraId="68CE00D9" w14:textId="77777777" w:rsidR="004222A5" w:rsidRPr="00693A72" w:rsidRDefault="004222A5" w:rsidP="004222A5">
      <w:pPr>
        <w:rPr>
          <w:rFonts w:ascii="Arial Narrow" w:hAnsi="Arial Narrow"/>
          <w:color w:val="FF0000"/>
          <w:sz w:val="22"/>
          <w:szCs w:val="22"/>
        </w:rPr>
      </w:pPr>
    </w:p>
    <w:p w14:paraId="42037AD8" w14:textId="77777777" w:rsidR="004222A5" w:rsidRPr="00693A72" w:rsidRDefault="004222A5" w:rsidP="004222A5">
      <w:pPr>
        <w:jc w:val="both"/>
        <w:rPr>
          <w:rFonts w:ascii="Arial Narrow" w:hAnsi="Arial Narrow"/>
          <w:b/>
          <w:color w:val="FF0000"/>
          <w:sz w:val="20"/>
          <w:szCs w:val="20"/>
          <w:u w:val="single"/>
        </w:rPr>
      </w:pPr>
      <w:r w:rsidRPr="00693A72">
        <w:rPr>
          <w:rFonts w:ascii="Arial Narrow" w:hAnsi="Arial Narrow"/>
          <w:b/>
          <w:color w:val="FF0000"/>
          <w:sz w:val="20"/>
          <w:szCs w:val="20"/>
          <w:u w:val="single"/>
        </w:rPr>
        <w:t xml:space="preserve">Ponudnik priloži: </w:t>
      </w:r>
      <w:r w:rsidR="000335F7">
        <w:rPr>
          <w:rFonts w:ascii="Arial Narrow" w:hAnsi="Arial Narrow"/>
          <w:color w:val="FF0000"/>
          <w:sz w:val="20"/>
          <w:szCs w:val="20"/>
          <w:u w:val="single"/>
        </w:rPr>
        <w:t xml:space="preserve">izpolnjen in potrjen </w:t>
      </w:r>
      <w:r w:rsidRPr="00693A72">
        <w:rPr>
          <w:rFonts w:ascii="Arial Narrow" w:hAnsi="Arial Narrow"/>
          <w:color w:val="FF0000"/>
          <w:sz w:val="20"/>
          <w:szCs w:val="20"/>
          <w:u w:val="single"/>
        </w:rPr>
        <w:t>predračun</w:t>
      </w:r>
      <w:r w:rsidRPr="00693A72">
        <w:rPr>
          <w:rFonts w:ascii="Arial Narrow" w:hAnsi="Arial Narrow"/>
          <w:color w:val="FF0000"/>
          <w:sz w:val="20"/>
          <w:szCs w:val="20"/>
        </w:rPr>
        <w:t xml:space="preserve"> </w:t>
      </w:r>
      <w:r w:rsidRPr="005C4B04">
        <w:rPr>
          <w:rFonts w:ascii="Arial Narrow" w:hAnsi="Arial Narrow"/>
          <w:b/>
          <w:color w:val="FF0000"/>
          <w:sz w:val="22"/>
          <w:szCs w:val="22"/>
          <w:highlight w:val="yellow"/>
        </w:rPr>
        <w:t>845080101-095-18_001.xlsx</w:t>
      </w:r>
      <w:r w:rsidRPr="005C4B04">
        <w:rPr>
          <w:rFonts w:ascii="Arial Narrow" w:hAnsi="Arial Narrow"/>
          <w:color w:val="FF0000"/>
          <w:sz w:val="20"/>
          <w:szCs w:val="20"/>
        </w:rPr>
        <w:t xml:space="preserve">, </w:t>
      </w:r>
      <w:r w:rsidRPr="00693A72">
        <w:rPr>
          <w:rFonts w:ascii="Arial Narrow" w:hAnsi="Arial Narrow"/>
          <w:color w:val="FF0000"/>
          <w:sz w:val="20"/>
          <w:szCs w:val="20"/>
        </w:rPr>
        <w:t>kataloški material (tekstovni in slikovni) iz katerega je nedvoumno viden opis proizvoda. K ponudbi mora biti priloženo kazalo po katerem lahko kupec v priloženem kataloškem materialu najde ponujene proizvode.</w:t>
      </w:r>
      <w:r w:rsidRPr="00693A72">
        <w:rPr>
          <w:rFonts w:ascii="Arial Narrow" w:hAnsi="Arial Narrow"/>
          <w:b/>
          <w:color w:val="FF0000"/>
          <w:sz w:val="20"/>
          <w:szCs w:val="20"/>
          <w:u w:val="single"/>
        </w:rPr>
        <w:t xml:space="preserve"> </w:t>
      </w:r>
    </w:p>
    <w:p w14:paraId="1A8C8D88" w14:textId="77777777" w:rsidR="004222A5" w:rsidRDefault="004222A5" w:rsidP="004222A5">
      <w:pPr>
        <w:jc w:val="both"/>
        <w:rPr>
          <w:rFonts w:ascii="Arial Narrow" w:hAnsi="Arial Narrow"/>
          <w:sz w:val="22"/>
          <w:szCs w:val="22"/>
        </w:rPr>
      </w:pPr>
    </w:p>
    <w:p w14:paraId="1D1E64D0" w14:textId="77777777" w:rsidR="004222A5" w:rsidRDefault="004222A5" w:rsidP="004222A5">
      <w:pPr>
        <w:rPr>
          <w:rFonts w:ascii="Arial Narrow" w:hAnsi="Arial Narrow"/>
          <w:sz w:val="22"/>
          <w:szCs w:val="22"/>
        </w:rPr>
      </w:pPr>
    </w:p>
    <w:p w14:paraId="320E4133" w14:textId="77777777" w:rsidR="004222A5" w:rsidRDefault="004222A5" w:rsidP="004222A5">
      <w:pPr>
        <w:rPr>
          <w:rFonts w:ascii="Arial Narrow" w:hAnsi="Arial Narrow"/>
          <w:sz w:val="22"/>
          <w:szCs w:val="22"/>
        </w:rPr>
      </w:pPr>
    </w:p>
    <w:p w14:paraId="67E81FDC" w14:textId="77777777" w:rsidR="004222A5" w:rsidRDefault="004222A5" w:rsidP="004222A5">
      <w:pPr>
        <w:rPr>
          <w:rFonts w:ascii="Arial Narrow" w:hAnsi="Arial Narrow"/>
          <w:sz w:val="22"/>
          <w:szCs w:val="22"/>
        </w:rPr>
      </w:pPr>
    </w:p>
    <w:p w14:paraId="4F1B2F0F" w14:textId="77777777" w:rsidR="004222A5" w:rsidRDefault="004222A5" w:rsidP="004222A5">
      <w:pPr>
        <w:rPr>
          <w:rFonts w:ascii="Arial Narrow" w:hAnsi="Arial Narrow"/>
          <w:sz w:val="22"/>
          <w:szCs w:val="22"/>
        </w:rPr>
      </w:pPr>
    </w:p>
    <w:p w14:paraId="01EF693E" w14:textId="77777777" w:rsidR="004222A5" w:rsidRDefault="004222A5" w:rsidP="004222A5">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4222A5" w14:paraId="50F1F78C" w14:textId="77777777" w:rsidTr="000E4ACB">
        <w:trPr>
          <w:trHeight w:val="358"/>
        </w:trPr>
        <w:tc>
          <w:tcPr>
            <w:tcW w:w="9326" w:type="dxa"/>
            <w:tcBorders>
              <w:top w:val="single" w:sz="4" w:space="0" w:color="auto"/>
              <w:left w:val="single" w:sz="4" w:space="0" w:color="auto"/>
              <w:bottom w:val="single" w:sz="4" w:space="0" w:color="auto"/>
              <w:right w:val="single" w:sz="4" w:space="0" w:color="auto"/>
            </w:tcBorders>
            <w:hideMark/>
          </w:tcPr>
          <w:p w14:paraId="58A51A62" w14:textId="77777777" w:rsidR="004222A5" w:rsidRDefault="004222A5" w:rsidP="000E4ACB">
            <w:pPr>
              <w:spacing w:line="256" w:lineRule="auto"/>
              <w:ind w:right="-314"/>
              <w:rPr>
                <w:rFonts w:ascii="Arial Narrow" w:hAnsi="Arial Narrow" w:cs="Arial"/>
                <w:b/>
                <w:lang w:eastAsia="en-US"/>
              </w:rPr>
            </w:pPr>
            <w:r>
              <w:rPr>
                <w:rFonts w:ascii="Arial Narrow" w:hAnsi="Arial Narrow" w:cs="Arial"/>
                <w:b/>
                <w:lang w:eastAsia="en-US"/>
              </w:rPr>
              <w:lastRenderedPageBreak/>
              <w:t>PRILOGA 1 K OBRAZCU 1                                                                                              SOGLASJE  št. 1</w:t>
            </w:r>
          </w:p>
        </w:tc>
      </w:tr>
    </w:tbl>
    <w:p w14:paraId="6DB28D73" w14:textId="77777777" w:rsidR="004222A5" w:rsidRDefault="004222A5" w:rsidP="004222A5">
      <w:pPr>
        <w:rPr>
          <w:rFonts w:ascii="Arial Narrow" w:hAnsi="Arial Narrow" w:cs="Arial"/>
          <w:b/>
        </w:rPr>
      </w:pPr>
    </w:p>
    <w:p w14:paraId="75E95B93" w14:textId="77777777" w:rsidR="004222A5" w:rsidRDefault="004222A5" w:rsidP="004222A5">
      <w:pPr>
        <w:jc w:val="center"/>
        <w:rPr>
          <w:rFonts w:ascii="Arial Narrow" w:hAnsi="Arial Narrow" w:cs="Arial"/>
          <w:b/>
        </w:rPr>
      </w:pPr>
      <w:r>
        <w:rPr>
          <w:rFonts w:ascii="Arial Narrow" w:hAnsi="Arial Narrow" w:cs="Arial"/>
          <w:b/>
        </w:rPr>
        <w:t>POOBLASTILO IN SOGLASJE</w:t>
      </w:r>
    </w:p>
    <w:p w14:paraId="146B1EB3" w14:textId="77777777" w:rsidR="004222A5" w:rsidRDefault="004222A5" w:rsidP="004222A5">
      <w:pPr>
        <w:jc w:val="both"/>
        <w:rPr>
          <w:rFonts w:ascii="Arial Narrow" w:hAnsi="Arial Narrow" w:cs="Arial"/>
          <w:b/>
        </w:rPr>
      </w:pPr>
    </w:p>
    <w:p w14:paraId="6C857C16" w14:textId="77777777" w:rsidR="004222A5" w:rsidRDefault="004222A5" w:rsidP="004222A5">
      <w:pPr>
        <w:jc w:val="both"/>
        <w:rPr>
          <w:rFonts w:ascii="Arial Narrow" w:hAnsi="Arial Narrow" w:cs="Arial"/>
          <w:b/>
        </w:rPr>
      </w:pPr>
      <w:r>
        <w:rPr>
          <w:rFonts w:ascii="Arial Narrow" w:hAnsi="Arial Narrow" w:cs="Arial"/>
          <w:b/>
        </w:rPr>
        <w:t>pravne osebe (ponudnika/podizvajalca) za pridobitev potrdila o nekaznovanosti iz kazenske evidence</w:t>
      </w:r>
    </w:p>
    <w:p w14:paraId="57F647A2" w14:textId="77777777" w:rsidR="004222A5" w:rsidRDefault="004222A5" w:rsidP="004222A5">
      <w:pPr>
        <w:rPr>
          <w:rFonts w:ascii="Arial Narrow" w:hAnsi="Arial Narrow" w:cs="Arial"/>
          <w:b/>
        </w:rPr>
      </w:pPr>
    </w:p>
    <w:p w14:paraId="1E270492" w14:textId="77777777" w:rsidR="004222A5" w:rsidRDefault="004222A5" w:rsidP="004222A5">
      <w:pPr>
        <w:rPr>
          <w:rFonts w:ascii="Arial Narrow" w:hAnsi="Arial Narrow" w:cs="Arial"/>
          <w:b/>
        </w:rPr>
      </w:pPr>
      <w:r>
        <w:rPr>
          <w:rFonts w:ascii="Arial Narrow" w:hAnsi="Arial Narrow" w:cs="Arial"/>
          <w:b/>
        </w:rPr>
        <w:t>PRAVNA OSEBA: ________________</w:t>
      </w:r>
    </w:p>
    <w:p w14:paraId="59E70C09" w14:textId="77777777" w:rsidR="004222A5" w:rsidRDefault="004222A5" w:rsidP="004222A5">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4222A5" w14:paraId="6466E8CE" w14:textId="77777777" w:rsidTr="000E4ACB">
        <w:tc>
          <w:tcPr>
            <w:tcW w:w="3369" w:type="dxa"/>
            <w:tcBorders>
              <w:top w:val="single" w:sz="4" w:space="0" w:color="auto"/>
              <w:left w:val="single" w:sz="4" w:space="0" w:color="auto"/>
              <w:bottom w:val="single" w:sz="4" w:space="0" w:color="auto"/>
              <w:right w:val="single" w:sz="4" w:space="0" w:color="auto"/>
            </w:tcBorders>
          </w:tcPr>
          <w:p w14:paraId="2AED2161" w14:textId="6DDE9A11" w:rsidR="004222A5" w:rsidRPr="00F12015" w:rsidRDefault="004222A5" w:rsidP="000E4ACB">
            <w:pPr>
              <w:spacing w:line="256" w:lineRule="auto"/>
              <w:rPr>
                <w:rFonts w:ascii="Arial Narrow" w:hAnsi="Arial Narrow" w:cs="Arial"/>
                <w:b/>
                <w:bCs/>
                <w:lang w:eastAsia="en-US"/>
              </w:rPr>
            </w:pPr>
            <w:r>
              <w:rPr>
                <w:rFonts w:ascii="Arial Narrow" w:hAnsi="Arial Narrow" w:cs="Arial"/>
                <w:b/>
                <w:lang w:eastAsia="en-US"/>
              </w:rPr>
              <w:t>Sedež:</w:t>
            </w:r>
          </w:p>
        </w:tc>
        <w:tc>
          <w:tcPr>
            <w:tcW w:w="5953" w:type="dxa"/>
            <w:tcBorders>
              <w:top w:val="single" w:sz="4" w:space="0" w:color="auto"/>
              <w:left w:val="single" w:sz="4" w:space="0" w:color="auto"/>
              <w:bottom w:val="single" w:sz="4" w:space="0" w:color="auto"/>
              <w:right w:val="single" w:sz="4" w:space="0" w:color="auto"/>
            </w:tcBorders>
          </w:tcPr>
          <w:p w14:paraId="66263FB5" w14:textId="77777777" w:rsidR="004222A5" w:rsidRDefault="004222A5" w:rsidP="000E4ACB">
            <w:pPr>
              <w:spacing w:line="256" w:lineRule="auto"/>
              <w:rPr>
                <w:rFonts w:ascii="Arial Narrow" w:hAnsi="Arial Narrow" w:cs="Arial"/>
                <w:lang w:eastAsia="en-US"/>
              </w:rPr>
            </w:pPr>
          </w:p>
        </w:tc>
      </w:tr>
      <w:tr w:rsidR="004222A5" w14:paraId="5278AFF0" w14:textId="77777777" w:rsidTr="000E4ACB">
        <w:tc>
          <w:tcPr>
            <w:tcW w:w="3369" w:type="dxa"/>
            <w:tcBorders>
              <w:top w:val="single" w:sz="4" w:space="0" w:color="auto"/>
              <w:left w:val="single" w:sz="4" w:space="0" w:color="auto"/>
              <w:bottom w:val="single" w:sz="4" w:space="0" w:color="auto"/>
              <w:right w:val="single" w:sz="4" w:space="0" w:color="auto"/>
            </w:tcBorders>
          </w:tcPr>
          <w:p w14:paraId="5FB16465" w14:textId="29BA5F16" w:rsidR="004222A5" w:rsidRDefault="004222A5" w:rsidP="000E4ACB">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tc>
        <w:tc>
          <w:tcPr>
            <w:tcW w:w="5953" w:type="dxa"/>
            <w:tcBorders>
              <w:top w:val="single" w:sz="4" w:space="0" w:color="auto"/>
              <w:left w:val="single" w:sz="4" w:space="0" w:color="auto"/>
              <w:bottom w:val="single" w:sz="4" w:space="0" w:color="auto"/>
              <w:right w:val="single" w:sz="4" w:space="0" w:color="auto"/>
            </w:tcBorders>
          </w:tcPr>
          <w:p w14:paraId="33655B9F" w14:textId="77777777" w:rsidR="004222A5" w:rsidRDefault="004222A5" w:rsidP="000E4ACB">
            <w:pPr>
              <w:spacing w:line="256" w:lineRule="auto"/>
              <w:rPr>
                <w:rFonts w:ascii="Arial Narrow" w:hAnsi="Arial Narrow" w:cs="Arial"/>
                <w:lang w:eastAsia="en-US"/>
              </w:rPr>
            </w:pPr>
          </w:p>
        </w:tc>
      </w:tr>
      <w:tr w:rsidR="004222A5" w14:paraId="78DA1110" w14:textId="77777777" w:rsidTr="000E4ACB">
        <w:tc>
          <w:tcPr>
            <w:tcW w:w="3369" w:type="dxa"/>
            <w:tcBorders>
              <w:top w:val="single" w:sz="4" w:space="0" w:color="auto"/>
              <w:left w:val="single" w:sz="4" w:space="0" w:color="auto"/>
              <w:bottom w:val="single" w:sz="4" w:space="0" w:color="auto"/>
              <w:right w:val="single" w:sz="4" w:space="0" w:color="auto"/>
            </w:tcBorders>
          </w:tcPr>
          <w:p w14:paraId="26486C45" w14:textId="4B0C1625" w:rsidR="004222A5" w:rsidRDefault="004222A5" w:rsidP="000E4ACB">
            <w:pPr>
              <w:spacing w:line="256" w:lineRule="auto"/>
              <w:rPr>
                <w:rFonts w:ascii="Arial Narrow" w:hAnsi="Arial Narrow" w:cs="Arial"/>
                <w:b/>
                <w:lang w:eastAsia="en-US"/>
              </w:rPr>
            </w:pPr>
            <w:r>
              <w:rPr>
                <w:rFonts w:ascii="Arial Narrow" w:hAnsi="Arial Narrow" w:cs="Arial"/>
                <w:b/>
                <w:lang w:eastAsia="en-US"/>
              </w:rPr>
              <w:t>Številka vpisa v sodni register:</w:t>
            </w:r>
          </w:p>
        </w:tc>
        <w:tc>
          <w:tcPr>
            <w:tcW w:w="5953" w:type="dxa"/>
            <w:tcBorders>
              <w:top w:val="single" w:sz="4" w:space="0" w:color="auto"/>
              <w:left w:val="single" w:sz="4" w:space="0" w:color="auto"/>
              <w:bottom w:val="single" w:sz="4" w:space="0" w:color="auto"/>
              <w:right w:val="single" w:sz="4" w:space="0" w:color="auto"/>
            </w:tcBorders>
          </w:tcPr>
          <w:p w14:paraId="436E4857" w14:textId="77777777" w:rsidR="004222A5" w:rsidRDefault="004222A5" w:rsidP="000E4ACB">
            <w:pPr>
              <w:spacing w:line="256" w:lineRule="auto"/>
              <w:rPr>
                <w:rFonts w:ascii="Arial Narrow" w:hAnsi="Arial Narrow" w:cs="Arial"/>
                <w:lang w:eastAsia="en-US"/>
              </w:rPr>
            </w:pPr>
          </w:p>
        </w:tc>
      </w:tr>
      <w:tr w:rsidR="004222A5" w14:paraId="3B980756" w14:textId="77777777" w:rsidTr="000E4ACB">
        <w:tc>
          <w:tcPr>
            <w:tcW w:w="3369" w:type="dxa"/>
            <w:tcBorders>
              <w:top w:val="single" w:sz="4" w:space="0" w:color="auto"/>
              <w:left w:val="single" w:sz="4" w:space="0" w:color="auto"/>
              <w:bottom w:val="single" w:sz="4" w:space="0" w:color="auto"/>
              <w:right w:val="single" w:sz="4" w:space="0" w:color="auto"/>
            </w:tcBorders>
          </w:tcPr>
          <w:p w14:paraId="4629B942" w14:textId="5890EE20" w:rsidR="004222A5" w:rsidRDefault="004222A5" w:rsidP="000E4ACB">
            <w:pPr>
              <w:spacing w:line="256" w:lineRule="auto"/>
              <w:rPr>
                <w:rFonts w:ascii="Arial Narrow" w:hAnsi="Arial Narrow" w:cs="Arial"/>
                <w:b/>
                <w:lang w:eastAsia="en-US"/>
              </w:rPr>
            </w:pPr>
            <w:r>
              <w:rPr>
                <w:rFonts w:ascii="Arial Narrow" w:hAnsi="Arial Narrow" w:cs="Arial"/>
                <w:b/>
                <w:lang w:eastAsia="en-US"/>
              </w:rPr>
              <w:t>Matična številka:</w:t>
            </w:r>
          </w:p>
        </w:tc>
        <w:tc>
          <w:tcPr>
            <w:tcW w:w="5953" w:type="dxa"/>
            <w:tcBorders>
              <w:top w:val="single" w:sz="4" w:space="0" w:color="auto"/>
              <w:left w:val="single" w:sz="4" w:space="0" w:color="auto"/>
              <w:bottom w:val="single" w:sz="4" w:space="0" w:color="auto"/>
              <w:right w:val="single" w:sz="4" w:space="0" w:color="auto"/>
            </w:tcBorders>
          </w:tcPr>
          <w:p w14:paraId="49B4E3E8" w14:textId="77777777" w:rsidR="004222A5" w:rsidRDefault="004222A5" w:rsidP="000E4ACB">
            <w:pPr>
              <w:spacing w:line="256" w:lineRule="auto"/>
              <w:rPr>
                <w:rFonts w:ascii="Arial Narrow" w:hAnsi="Arial Narrow" w:cs="Arial"/>
                <w:lang w:eastAsia="en-US"/>
              </w:rPr>
            </w:pPr>
          </w:p>
        </w:tc>
      </w:tr>
    </w:tbl>
    <w:p w14:paraId="525E2FBB" w14:textId="77777777" w:rsidR="004222A5" w:rsidRDefault="004222A5" w:rsidP="004222A5">
      <w:pPr>
        <w:jc w:val="both"/>
        <w:rPr>
          <w:rFonts w:ascii="Arial Narrow" w:hAnsi="Arial Narrow" w:cs="Arial"/>
          <w:b/>
        </w:rPr>
      </w:pPr>
    </w:p>
    <w:p w14:paraId="0259E956" w14:textId="77777777" w:rsidR="004222A5" w:rsidRDefault="004222A5" w:rsidP="00422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p>
    <w:p w14:paraId="4E5937E5" w14:textId="77777777" w:rsidR="004222A5" w:rsidRDefault="004222A5" w:rsidP="00422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4FC23A1D"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108. členu KZ-1</w:t>
      </w:r>
    </w:p>
    <w:p w14:paraId="693C46EB"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109. členu do vključno 113. členu KZ-1</w:t>
      </w:r>
    </w:p>
    <w:p w14:paraId="4879A426"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157. členu KZ-1</w:t>
      </w:r>
    </w:p>
    <w:p w14:paraId="7D9B2C87"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196. členu KZ-1</w:t>
      </w:r>
    </w:p>
    <w:p w14:paraId="4508385F"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211. členu KZ-1</w:t>
      </w:r>
    </w:p>
    <w:p w14:paraId="67675BC4"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 xml:space="preserve">225. členu do vključno 250. členu KZ-1 </w:t>
      </w:r>
    </w:p>
    <w:p w14:paraId="03386472"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 členu KZ-1</w:t>
      </w:r>
    </w:p>
    <w:p w14:paraId="25720EA8"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257a. členu KZ-1</w:t>
      </w:r>
    </w:p>
    <w:p w14:paraId="23A90114"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x-none"/>
        </w:rPr>
      </w:pPr>
      <w:r>
        <w:rPr>
          <w:rFonts w:ascii="Arial Narrow" w:hAnsi="Arial Narrow" w:cs="Arial"/>
          <w:b/>
          <w:bCs/>
        </w:rPr>
        <w:t>260. členu do vključno 264. členu KZ-1</w:t>
      </w:r>
    </w:p>
    <w:p w14:paraId="259B0FAB"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294. členu KZ-1</w:t>
      </w:r>
    </w:p>
    <w:p w14:paraId="48B4DDD3" w14:textId="77777777" w:rsidR="004222A5" w:rsidRDefault="004222A5" w:rsidP="004222A5">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5DAEC529" w14:textId="77777777" w:rsidR="004222A5" w:rsidRDefault="004222A5" w:rsidP="004222A5">
      <w:pPr>
        <w:jc w:val="both"/>
        <w:rPr>
          <w:rFonts w:ascii="Arial Narrow" w:hAnsi="Arial Narrow" w:cs="Arial"/>
          <w:b/>
        </w:rPr>
      </w:pPr>
      <w:r>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14CEAA1C" w14:textId="77777777" w:rsidR="004222A5" w:rsidRDefault="004222A5" w:rsidP="004222A5">
      <w:pPr>
        <w:rPr>
          <w:rFonts w:ascii="Arial Narrow" w:hAnsi="Arial Narrow" w:cs="Arial"/>
          <w:b/>
        </w:rPr>
      </w:pPr>
    </w:p>
    <w:p w14:paraId="5760C372" w14:textId="77777777" w:rsidR="004222A5" w:rsidRDefault="004222A5" w:rsidP="004222A5">
      <w:pPr>
        <w:rPr>
          <w:rFonts w:ascii="Arial Narrow" w:hAnsi="Arial Narrow" w:cs="Arial"/>
        </w:rPr>
      </w:pPr>
      <w:r>
        <w:rPr>
          <w:rFonts w:ascii="Arial Narrow" w:hAnsi="Arial Narrow" w:cs="Arial"/>
        </w:rPr>
        <w:t>Kraj in datum: ____________</w:t>
      </w:r>
    </w:p>
    <w:p w14:paraId="3636CCFF" w14:textId="77777777" w:rsidR="004222A5" w:rsidRDefault="004222A5" w:rsidP="004222A5">
      <w:pPr>
        <w:jc w:val="both"/>
        <w:rPr>
          <w:rFonts w:ascii="Arial Narrow" w:hAnsi="Arial Narrow" w:cs="Arial"/>
          <w:b/>
          <w:u w:val="single"/>
        </w:rPr>
      </w:pPr>
    </w:p>
    <w:p w14:paraId="6F6331A5" w14:textId="77777777" w:rsidR="004222A5" w:rsidRDefault="004222A5" w:rsidP="004222A5">
      <w:pPr>
        <w:jc w:val="both"/>
        <w:rPr>
          <w:rFonts w:ascii="Arial Narrow" w:hAnsi="Arial Narrow" w:cs="Arial"/>
        </w:rPr>
      </w:pPr>
      <w:r>
        <w:rPr>
          <w:rFonts w:ascii="Arial Narrow" w:hAnsi="Arial Narrow" w:cs="Arial"/>
        </w:rPr>
        <w:t xml:space="preserve">          Ime in priimek zakonitega zastopnika/pooblaščene osebe </w:t>
      </w:r>
    </w:p>
    <w:p w14:paraId="4B746D11" w14:textId="77777777" w:rsidR="004222A5" w:rsidRDefault="004222A5" w:rsidP="004222A5">
      <w:pPr>
        <w:jc w:val="both"/>
        <w:rPr>
          <w:rFonts w:ascii="Arial Narrow" w:hAnsi="Arial Narrow" w:cs="Arial"/>
        </w:rPr>
      </w:pPr>
      <w:r>
        <w:rPr>
          <w:rFonts w:ascii="Arial Narrow" w:hAnsi="Arial Narrow" w:cs="Arial"/>
        </w:rPr>
        <w:t xml:space="preserve">          ponudnika/podizvajalca: ________________________________</w:t>
      </w:r>
    </w:p>
    <w:p w14:paraId="4C891531" w14:textId="77777777" w:rsidR="004222A5" w:rsidRDefault="004222A5" w:rsidP="004222A5">
      <w:pPr>
        <w:jc w:val="both"/>
        <w:rPr>
          <w:rFonts w:ascii="Arial Narrow" w:hAnsi="Arial Narrow" w:cs="Arial"/>
        </w:rPr>
      </w:pPr>
    </w:p>
    <w:p w14:paraId="41FEE7D8" w14:textId="77777777" w:rsidR="004222A5" w:rsidRDefault="004222A5" w:rsidP="004222A5">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14:paraId="6B112AA6" w14:textId="77777777" w:rsidR="004222A5" w:rsidRDefault="004222A5" w:rsidP="004222A5">
      <w:pPr>
        <w:jc w:val="both"/>
        <w:rPr>
          <w:rFonts w:ascii="Arial Narrow" w:hAnsi="Arial Narrow" w:cs="Arial"/>
        </w:rPr>
      </w:pPr>
      <w:r>
        <w:rPr>
          <w:rFonts w:ascii="Arial Narrow" w:hAnsi="Arial Narrow" w:cs="Arial"/>
        </w:rPr>
        <w:t xml:space="preserve">          ponudnika/podizvajalca: ________________________________</w:t>
      </w:r>
    </w:p>
    <w:p w14:paraId="0C9E12B3" w14:textId="77777777" w:rsidR="004222A5" w:rsidRDefault="004222A5" w:rsidP="004222A5">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8120"/>
      </w:tblGrid>
      <w:tr w:rsidR="004222A5" w14:paraId="57FF45F9" w14:textId="77777777" w:rsidTr="000E4ACB">
        <w:trPr>
          <w:trHeight w:val="1111"/>
        </w:trPr>
        <w:tc>
          <w:tcPr>
            <w:tcW w:w="1168" w:type="dxa"/>
            <w:hideMark/>
          </w:tcPr>
          <w:p w14:paraId="27402230" w14:textId="77777777" w:rsidR="004222A5" w:rsidRDefault="004222A5" w:rsidP="000E4ACB">
            <w:pPr>
              <w:spacing w:line="256" w:lineRule="auto"/>
              <w:rPr>
                <w:rFonts w:ascii="Arial Narrow" w:hAnsi="Arial Narrow" w:cs="Arial"/>
                <w:b/>
                <w:lang w:eastAsia="en-US"/>
              </w:rPr>
            </w:pPr>
            <w:r>
              <w:rPr>
                <w:rFonts w:ascii="Arial Narrow" w:hAnsi="Arial Narrow" w:cs="Arial"/>
                <w:b/>
                <w:lang w:eastAsia="en-US"/>
              </w:rPr>
              <w:t>OPOMBA:</w:t>
            </w:r>
          </w:p>
        </w:tc>
        <w:tc>
          <w:tcPr>
            <w:tcW w:w="8120" w:type="dxa"/>
          </w:tcPr>
          <w:p w14:paraId="626C5803" w14:textId="77777777" w:rsidR="004222A5" w:rsidRDefault="004222A5" w:rsidP="000E4ACB">
            <w:pPr>
              <w:spacing w:line="256" w:lineRule="auto"/>
              <w:jc w:val="both"/>
              <w:rPr>
                <w:rFonts w:ascii="Arial Narrow" w:hAnsi="Arial Narrow" w:cs="Arial"/>
                <w:b/>
                <w:lang w:eastAsia="en-US"/>
              </w:rPr>
            </w:pPr>
          </w:p>
          <w:p w14:paraId="71795D5A" w14:textId="77777777" w:rsidR="004222A5" w:rsidRDefault="004222A5" w:rsidP="000E4ACB">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Pr>
                <w:rFonts w:ascii="Arial Narrow" w:hAnsi="Arial Narrow" w:cs="Arial"/>
                <w:b/>
                <w:color w:val="0000FF"/>
                <w:lang w:eastAsia="en-US"/>
              </w:rPr>
              <w:t>v pdf obliki</w:t>
            </w:r>
            <w:r>
              <w:rPr>
                <w:rFonts w:ascii="Arial Narrow" w:hAnsi="Arial Narrow" w:cs="Arial"/>
                <w:b/>
                <w:lang w:eastAsia="en-US"/>
              </w:rPr>
              <w:t>.</w:t>
            </w:r>
          </w:p>
        </w:tc>
      </w:tr>
    </w:tbl>
    <w:p w14:paraId="16D37D8E" w14:textId="77777777" w:rsidR="000E4ACB" w:rsidRDefault="000E4ACB" w:rsidP="004222A5">
      <w:pPr>
        <w:rPr>
          <w:rFonts w:ascii="Arial Narrow" w:hAnsi="Arial Narrow"/>
          <w:sz w:val="22"/>
          <w:szCs w:val="22"/>
        </w:rPr>
      </w:pPr>
    </w:p>
    <w:p w14:paraId="4A846D5A" w14:textId="77777777" w:rsidR="000E4ACB" w:rsidRDefault="000E4ACB" w:rsidP="004222A5">
      <w:pPr>
        <w:rPr>
          <w:rFonts w:ascii="Arial Narrow" w:hAnsi="Arial Narrow"/>
          <w:sz w:val="22"/>
          <w:szCs w:val="22"/>
        </w:rPr>
      </w:pPr>
    </w:p>
    <w:p w14:paraId="5563FB72" w14:textId="77777777" w:rsidR="000E4ACB" w:rsidRDefault="000E4ACB" w:rsidP="004222A5">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4222A5" w14:paraId="0B16890F" w14:textId="77777777" w:rsidTr="000E4ACB">
        <w:trPr>
          <w:trHeight w:val="264"/>
        </w:trPr>
        <w:tc>
          <w:tcPr>
            <w:tcW w:w="9288" w:type="dxa"/>
            <w:tcBorders>
              <w:top w:val="single" w:sz="4" w:space="0" w:color="auto"/>
              <w:left w:val="single" w:sz="4" w:space="0" w:color="auto"/>
              <w:bottom w:val="single" w:sz="4" w:space="0" w:color="auto"/>
              <w:right w:val="single" w:sz="4" w:space="0" w:color="auto"/>
            </w:tcBorders>
            <w:hideMark/>
          </w:tcPr>
          <w:p w14:paraId="77B237E0" w14:textId="77777777" w:rsidR="004222A5" w:rsidRDefault="004222A5" w:rsidP="000E4ACB">
            <w:pPr>
              <w:spacing w:line="256" w:lineRule="auto"/>
              <w:rPr>
                <w:rFonts w:ascii="Arial Narrow" w:hAnsi="Arial Narrow" w:cs="Arial"/>
                <w:b/>
                <w:lang w:eastAsia="en-US"/>
              </w:rPr>
            </w:pPr>
            <w:r>
              <w:rPr>
                <w:rFonts w:ascii="Arial Narrow" w:hAnsi="Arial Narrow" w:cs="Arial"/>
                <w:b/>
                <w:lang w:eastAsia="en-US"/>
              </w:rPr>
              <w:lastRenderedPageBreak/>
              <w:t>PRILOGA 2 K OBRAZCU 1                                                                                       SOGLASJE  št. 2</w:t>
            </w:r>
          </w:p>
        </w:tc>
      </w:tr>
    </w:tbl>
    <w:p w14:paraId="7A94C183" w14:textId="77777777" w:rsidR="004222A5" w:rsidRDefault="004222A5" w:rsidP="004222A5">
      <w:pPr>
        <w:rPr>
          <w:rFonts w:ascii="Arial Narrow" w:hAnsi="Arial Narrow" w:cs="Arial"/>
          <w:sz w:val="22"/>
          <w:szCs w:val="22"/>
        </w:rPr>
      </w:pPr>
    </w:p>
    <w:p w14:paraId="37D0C037" w14:textId="77777777" w:rsidR="004222A5" w:rsidRDefault="004222A5" w:rsidP="004222A5">
      <w:pPr>
        <w:jc w:val="center"/>
        <w:rPr>
          <w:rFonts w:ascii="Arial Narrow" w:hAnsi="Arial Narrow" w:cs="Arial"/>
          <w:b/>
          <w:sz w:val="22"/>
          <w:szCs w:val="22"/>
        </w:rPr>
      </w:pPr>
      <w:r>
        <w:rPr>
          <w:rFonts w:ascii="Arial Narrow" w:hAnsi="Arial Narrow" w:cs="Arial"/>
          <w:b/>
          <w:sz w:val="22"/>
          <w:szCs w:val="22"/>
        </w:rPr>
        <w:t>POOBLASTILO IN SOGLASJE</w:t>
      </w:r>
    </w:p>
    <w:p w14:paraId="5E6AE11C" w14:textId="77777777" w:rsidR="004222A5" w:rsidRDefault="004222A5" w:rsidP="004222A5">
      <w:pPr>
        <w:rPr>
          <w:rFonts w:ascii="Arial Narrow" w:hAnsi="Arial Narrow" w:cs="Arial"/>
          <w:b/>
          <w:sz w:val="22"/>
          <w:szCs w:val="22"/>
        </w:rPr>
      </w:pPr>
    </w:p>
    <w:p w14:paraId="454AD4ED" w14:textId="77777777" w:rsidR="004222A5" w:rsidRDefault="004222A5" w:rsidP="004222A5">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62D75532" w14:textId="77777777" w:rsidR="004222A5" w:rsidRDefault="004222A5" w:rsidP="004222A5">
      <w:pPr>
        <w:jc w:val="both"/>
        <w:rPr>
          <w:rFonts w:ascii="Arial Narrow" w:hAnsi="Arial Narrow" w:cs="Arial"/>
          <w:b/>
          <w:sz w:val="22"/>
          <w:szCs w:val="22"/>
        </w:rPr>
      </w:pPr>
    </w:p>
    <w:p w14:paraId="79EC5BD7" w14:textId="77777777" w:rsidR="004222A5" w:rsidRDefault="004222A5" w:rsidP="004222A5">
      <w:pPr>
        <w:jc w:val="both"/>
        <w:rPr>
          <w:rFonts w:ascii="Arial Narrow" w:hAnsi="Arial Narrow" w:cs="Arial"/>
          <w:b/>
          <w:sz w:val="22"/>
          <w:szCs w:val="22"/>
        </w:rPr>
      </w:pPr>
      <w:r>
        <w:rPr>
          <w:rFonts w:ascii="Arial Narrow" w:hAnsi="Arial Narrow" w:cs="Arial"/>
          <w:b/>
          <w:sz w:val="22"/>
          <w:szCs w:val="22"/>
        </w:rPr>
        <w:t>Zakoniti zastopnik (fizična oseba):</w:t>
      </w:r>
    </w:p>
    <w:p w14:paraId="7B8C50E5" w14:textId="77777777" w:rsidR="004222A5" w:rsidRDefault="004222A5" w:rsidP="004222A5">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4222A5" w14:paraId="662EBBDB"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510862E4"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49C6AEDA" w14:textId="77777777" w:rsidR="004222A5" w:rsidRDefault="004222A5" w:rsidP="000E4ACB">
            <w:pPr>
              <w:spacing w:line="256" w:lineRule="auto"/>
              <w:rPr>
                <w:rFonts w:ascii="Arial Narrow" w:hAnsi="Arial Narrow" w:cs="Arial"/>
                <w:sz w:val="22"/>
                <w:szCs w:val="22"/>
                <w:lang w:eastAsia="en-US"/>
              </w:rPr>
            </w:pPr>
          </w:p>
        </w:tc>
      </w:tr>
      <w:tr w:rsidR="004222A5" w14:paraId="0FE85D02"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29E9B885"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65898BE" w14:textId="77777777" w:rsidR="004222A5" w:rsidRDefault="004222A5" w:rsidP="000E4ACB">
            <w:pPr>
              <w:spacing w:line="256" w:lineRule="auto"/>
              <w:rPr>
                <w:rFonts w:ascii="Arial Narrow" w:hAnsi="Arial Narrow" w:cs="Arial"/>
                <w:sz w:val="22"/>
                <w:szCs w:val="22"/>
                <w:lang w:eastAsia="en-US"/>
              </w:rPr>
            </w:pPr>
          </w:p>
        </w:tc>
      </w:tr>
      <w:tr w:rsidR="004222A5" w14:paraId="3FEBDDD3"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6044E11A"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4D7C984F" w14:textId="77777777" w:rsidR="004222A5" w:rsidRDefault="004222A5" w:rsidP="000E4ACB">
            <w:pPr>
              <w:spacing w:line="256" w:lineRule="auto"/>
              <w:rPr>
                <w:rFonts w:ascii="Arial Narrow" w:hAnsi="Arial Narrow" w:cs="Arial"/>
                <w:sz w:val="22"/>
                <w:szCs w:val="22"/>
                <w:lang w:eastAsia="en-US"/>
              </w:rPr>
            </w:pPr>
          </w:p>
        </w:tc>
      </w:tr>
      <w:tr w:rsidR="004222A5" w14:paraId="2D91C94D"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56A9BA4C"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485CDCDC" w14:textId="77777777" w:rsidR="004222A5" w:rsidRDefault="004222A5" w:rsidP="000E4ACB">
            <w:pPr>
              <w:spacing w:line="256" w:lineRule="auto"/>
              <w:rPr>
                <w:rFonts w:ascii="Arial Narrow" w:hAnsi="Arial Narrow" w:cs="Arial"/>
                <w:sz w:val="22"/>
                <w:szCs w:val="22"/>
                <w:lang w:eastAsia="en-US"/>
              </w:rPr>
            </w:pPr>
          </w:p>
        </w:tc>
      </w:tr>
      <w:tr w:rsidR="004222A5" w14:paraId="1DE787A3"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4CE45F98"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70343524" w14:textId="77777777" w:rsidR="004222A5" w:rsidRDefault="004222A5" w:rsidP="000E4ACB">
            <w:pPr>
              <w:spacing w:line="256" w:lineRule="auto"/>
              <w:rPr>
                <w:rFonts w:ascii="Arial Narrow" w:hAnsi="Arial Narrow" w:cs="Arial"/>
                <w:sz w:val="22"/>
                <w:szCs w:val="22"/>
                <w:lang w:eastAsia="en-US"/>
              </w:rPr>
            </w:pPr>
          </w:p>
        </w:tc>
      </w:tr>
      <w:tr w:rsidR="004222A5" w14:paraId="6A946BDB"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564B3EDF"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1FB7D5DE" w14:textId="77777777" w:rsidR="004222A5" w:rsidRDefault="004222A5" w:rsidP="000E4ACB">
            <w:pPr>
              <w:spacing w:line="256" w:lineRule="auto"/>
              <w:rPr>
                <w:rFonts w:ascii="Arial Narrow" w:hAnsi="Arial Narrow" w:cs="Arial"/>
                <w:sz w:val="22"/>
                <w:szCs w:val="22"/>
                <w:lang w:eastAsia="en-US"/>
              </w:rPr>
            </w:pPr>
          </w:p>
        </w:tc>
      </w:tr>
      <w:tr w:rsidR="004222A5" w14:paraId="7E9A4BEA"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5AFA91F7"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59BE8FAA" w14:textId="77777777" w:rsidR="004222A5" w:rsidRDefault="004222A5" w:rsidP="000E4ACB">
            <w:pPr>
              <w:spacing w:line="256" w:lineRule="auto"/>
              <w:rPr>
                <w:rFonts w:ascii="Arial Narrow" w:hAnsi="Arial Narrow" w:cs="Arial"/>
                <w:sz w:val="22"/>
                <w:szCs w:val="22"/>
                <w:lang w:eastAsia="en-US"/>
              </w:rPr>
            </w:pPr>
          </w:p>
        </w:tc>
      </w:tr>
    </w:tbl>
    <w:p w14:paraId="005F4413" w14:textId="77777777" w:rsidR="004222A5" w:rsidRDefault="004222A5" w:rsidP="004222A5">
      <w:pPr>
        <w:rPr>
          <w:rFonts w:ascii="Arial Narrow" w:hAnsi="Arial Narrow" w:cs="Arial"/>
          <w:sz w:val="22"/>
          <w:szCs w:val="22"/>
        </w:rPr>
      </w:pPr>
    </w:p>
    <w:p w14:paraId="61C34E50" w14:textId="77777777" w:rsidR="004222A5" w:rsidRDefault="004222A5" w:rsidP="004222A5">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1CA042DC" w14:textId="77777777" w:rsidR="004222A5" w:rsidRDefault="004222A5" w:rsidP="004222A5">
      <w:pPr>
        <w:jc w:val="both"/>
        <w:rPr>
          <w:rFonts w:ascii="Arial Narrow" w:hAnsi="Arial Narrow" w:cs="Arial"/>
          <w:b/>
          <w:sz w:val="22"/>
          <w:szCs w:val="22"/>
        </w:rPr>
      </w:pPr>
    </w:p>
    <w:p w14:paraId="4B31B415"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108. členu KZ-1</w:t>
      </w:r>
    </w:p>
    <w:p w14:paraId="4CD67261"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109. členu do vključno 113. členu KZ-1</w:t>
      </w:r>
    </w:p>
    <w:p w14:paraId="59EECA87"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157. členu KZ-1</w:t>
      </w:r>
    </w:p>
    <w:p w14:paraId="38DC8E56"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196. členu KZ-1</w:t>
      </w:r>
    </w:p>
    <w:p w14:paraId="004D454C"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211. členu KZ-1</w:t>
      </w:r>
    </w:p>
    <w:p w14:paraId="2F683619"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 xml:space="preserve">225. členu do vključno 250. členu KZ-1 </w:t>
      </w:r>
    </w:p>
    <w:p w14:paraId="4BF02D7B"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 členu KZ-1</w:t>
      </w:r>
    </w:p>
    <w:p w14:paraId="580DAC16"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257a. členu KZ-1</w:t>
      </w:r>
    </w:p>
    <w:p w14:paraId="1F8FB11E"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260. členu do vključno 264. členu KZ-1</w:t>
      </w:r>
    </w:p>
    <w:p w14:paraId="668A9FAB"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294. členu KZ-1</w:t>
      </w:r>
    </w:p>
    <w:p w14:paraId="6F1C3FCE" w14:textId="77777777" w:rsidR="004222A5" w:rsidRDefault="004222A5" w:rsidP="00422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29C8B620" w14:textId="77777777" w:rsidR="004222A5" w:rsidRDefault="004222A5" w:rsidP="004222A5">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13FFBFDF" w14:textId="77777777" w:rsidR="004222A5" w:rsidRDefault="004222A5" w:rsidP="004222A5">
      <w:pPr>
        <w:rPr>
          <w:rFonts w:ascii="Arial Narrow" w:hAnsi="Arial Narrow" w:cs="Arial"/>
          <w:b/>
          <w:sz w:val="22"/>
          <w:szCs w:val="22"/>
        </w:rPr>
      </w:pPr>
    </w:p>
    <w:p w14:paraId="5570841C" w14:textId="77777777" w:rsidR="004222A5" w:rsidRDefault="004222A5" w:rsidP="004222A5">
      <w:pPr>
        <w:rPr>
          <w:rFonts w:ascii="Arial Narrow" w:hAnsi="Arial Narrow" w:cs="Arial"/>
          <w:b/>
          <w:sz w:val="22"/>
          <w:szCs w:val="22"/>
        </w:rPr>
      </w:pPr>
      <w:r>
        <w:rPr>
          <w:rFonts w:ascii="Arial Narrow" w:hAnsi="Arial Narrow" w:cs="Arial"/>
          <w:b/>
          <w:sz w:val="22"/>
          <w:szCs w:val="22"/>
        </w:rPr>
        <w:t>Kraj in datum: _______________</w:t>
      </w:r>
    </w:p>
    <w:p w14:paraId="5889058E" w14:textId="77777777" w:rsidR="004222A5" w:rsidRDefault="004222A5" w:rsidP="004222A5">
      <w:pPr>
        <w:rPr>
          <w:rFonts w:ascii="Arial Narrow" w:hAnsi="Arial Narrow" w:cs="Arial"/>
          <w:b/>
          <w:sz w:val="22"/>
          <w:szCs w:val="22"/>
        </w:rPr>
      </w:pPr>
    </w:p>
    <w:p w14:paraId="1BA6FB32" w14:textId="77777777" w:rsidR="004222A5" w:rsidRDefault="004222A5" w:rsidP="004222A5">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4222A5" w14:paraId="22D2429A" w14:textId="77777777" w:rsidTr="000E4ACB">
        <w:trPr>
          <w:jc w:val="right"/>
        </w:trPr>
        <w:tc>
          <w:tcPr>
            <w:tcW w:w="3827" w:type="dxa"/>
            <w:hideMark/>
          </w:tcPr>
          <w:p w14:paraId="6FFF6223" w14:textId="77777777" w:rsidR="004222A5" w:rsidRDefault="004222A5" w:rsidP="000E4ACB">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 xml:space="preserve">Ime in priimek osebe, na katero se </w:t>
            </w:r>
            <w:r w:rsidR="000E4ACB">
              <w:rPr>
                <w:rFonts w:ascii="Arial Narrow" w:hAnsi="Arial Narrow" w:cs="Arial"/>
                <w:b/>
                <w:sz w:val="22"/>
                <w:szCs w:val="22"/>
                <w:lang w:eastAsia="en-US"/>
              </w:rPr>
              <w:t xml:space="preserve">    </w:t>
            </w:r>
            <w:r>
              <w:rPr>
                <w:rFonts w:ascii="Arial Narrow" w:hAnsi="Arial Narrow" w:cs="Arial"/>
                <w:b/>
                <w:sz w:val="22"/>
                <w:szCs w:val="22"/>
                <w:lang w:eastAsia="en-US"/>
              </w:rPr>
              <w:t>nanašajo zgoraj navedeni osebni podatki:</w:t>
            </w:r>
          </w:p>
        </w:tc>
        <w:tc>
          <w:tcPr>
            <w:tcW w:w="3155" w:type="dxa"/>
          </w:tcPr>
          <w:p w14:paraId="3364C2AA" w14:textId="77777777" w:rsidR="004222A5" w:rsidRDefault="004222A5" w:rsidP="000E4ACB">
            <w:pPr>
              <w:spacing w:line="256" w:lineRule="auto"/>
              <w:rPr>
                <w:rFonts w:ascii="Arial Narrow" w:hAnsi="Arial Narrow" w:cs="Arial"/>
                <w:b/>
                <w:sz w:val="22"/>
                <w:szCs w:val="22"/>
                <w:lang w:eastAsia="en-US"/>
              </w:rPr>
            </w:pPr>
          </w:p>
          <w:p w14:paraId="3B8CC79A"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4222A5" w14:paraId="29A05FD5" w14:textId="77777777" w:rsidTr="000E4ACB">
        <w:trPr>
          <w:jc w:val="right"/>
        </w:trPr>
        <w:tc>
          <w:tcPr>
            <w:tcW w:w="3827" w:type="dxa"/>
          </w:tcPr>
          <w:p w14:paraId="7751D7BF" w14:textId="77777777" w:rsidR="004222A5" w:rsidRDefault="004222A5" w:rsidP="000E4ACB">
            <w:pPr>
              <w:spacing w:line="256" w:lineRule="auto"/>
              <w:jc w:val="right"/>
              <w:rPr>
                <w:rFonts w:ascii="Arial Narrow" w:hAnsi="Arial Narrow" w:cs="Arial"/>
                <w:b/>
                <w:sz w:val="22"/>
                <w:szCs w:val="22"/>
                <w:lang w:eastAsia="en-US"/>
              </w:rPr>
            </w:pPr>
          </w:p>
          <w:p w14:paraId="19CEB75F" w14:textId="77777777" w:rsidR="004222A5" w:rsidRDefault="004222A5" w:rsidP="000E4ACB">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14:paraId="2A5D6A17" w14:textId="77777777" w:rsidR="004222A5" w:rsidRDefault="004222A5" w:rsidP="000E4ACB">
            <w:pPr>
              <w:spacing w:line="256" w:lineRule="auto"/>
              <w:rPr>
                <w:rFonts w:ascii="Arial Narrow" w:hAnsi="Arial Narrow" w:cs="Arial"/>
                <w:b/>
                <w:sz w:val="22"/>
                <w:szCs w:val="22"/>
                <w:lang w:eastAsia="en-US"/>
              </w:rPr>
            </w:pPr>
          </w:p>
          <w:p w14:paraId="5CBBBF22"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14:paraId="0889381D" w14:textId="77777777" w:rsidR="004222A5" w:rsidRDefault="004222A5" w:rsidP="004222A5">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4222A5" w14:paraId="52933481" w14:textId="77777777" w:rsidTr="000E4ACB">
        <w:tc>
          <w:tcPr>
            <w:tcW w:w="1168" w:type="dxa"/>
            <w:hideMark/>
          </w:tcPr>
          <w:p w14:paraId="133A59D3" w14:textId="77777777" w:rsidR="004222A5" w:rsidRDefault="004222A5" w:rsidP="000E4ACB">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14:paraId="4094AA5A" w14:textId="77777777" w:rsidR="004222A5" w:rsidRDefault="004222A5" w:rsidP="000E4ACB">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Pr>
                <w:rFonts w:ascii="Arial Narrow" w:hAnsi="Arial Narrow" w:cs="Arial"/>
                <w:b/>
                <w:color w:val="0000FF"/>
                <w:lang w:eastAsia="en-US"/>
              </w:rPr>
              <w:t>pdf obliki.</w:t>
            </w:r>
          </w:p>
          <w:p w14:paraId="2258091A" w14:textId="77777777" w:rsidR="004222A5" w:rsidRDefault="004222A5" w:rsidP="000E4ACB">
            <w:pPr>
              <w:spacing w:line="256" w:lineRule="auto"/>
              <w:jc w:val="both"/>
              <w:rPr>
                <w:rFonts w:ascii="Arial Narrow" w:hAnsi="Arial Narrow" w:cs="Arial"/>
                <w:b/>
                <w:lang w:eastAsia="en-US"/>
              </w:rPr>
            </w:pPr>
          </w:p>
          <w:p w14:paraId="2661EC16" w14:textId="77777777" w:rsidR="004222A5" w:rsidRDefault="004222A5" w:rsidP="000E4ACB">
            <w:pPr>
              <w:spacing w:line="256" w:lineRule="auto"/>
              <w:jc w:val="both"/>
              <w:rPr>
                <w:rFonts w:ascii="Arial Narrow" w:hAnsi="Arial Narrow" w:cs="Arial"/>
                <w:lang w:eastAsia="en-US"/>
              </w:rPr>
            </w:pPr>
          </w:p>
          <w:p w14:paraId="15AABFF7" w14:textId="77777777" w:rsidR="004222A5" w:rsidRDefault="004222A5" w:rsidP="000E4ACB">
            <w:pPr>
              <w:spacing w:line="256" w:lineRule="auto"/>
              <w:jc w:val="both"/>
              <w:rPr>
                <w:rFonts w:ascii="Arial Narrow" w:hAnsi="Arial Narrow" w:cs="Arial"/>
                <w:lang w:eastAsia="en-US"/>
              </w:rPr>
            </w:pPr>
          </w:p>
        </w:tc>
      </w:tr>
    </w:tbl>
    <w:p w14:paraId="74522788" w14:textId="77777777" w:rsidR="004222A5" w:rsidRDefault="004222A5" w:rsidP="004222A5">
      <w:pPr>
        <w:tabs>
          <w:tab w:val="left" w:pos="5670"/>
        </w:tabs>
        <w:jc w:val="both"/>
        <w:rPr>
          <w:rFonts w:ascii="Arial Narrow" w:hAnsi="Arial Narrow" w:cs="Arial"/>
          <w:b/>
        </w:rPr>
      </w:pPr>
      <w:r>
        <w:rPr>
          <w:rFonts w:ascii="Arial Narrow" w:hAnsi="Arial Narrow" w:cs="Arial"/>
          <w:b/>
          <w:smallCaps/>
          <w:u w:val="single"/>
        </w:rPr>
        <w:lastRenderedPageBreak/>
        <w:t>opozorilo</w:t>
      </w:r>
      <w:r>
        <w:rPr>
          <w:rFonts w:ascii="Arial Narrow" w:hAnsi="Arial Narrow" w:cs="Arial"/>
          <w:b/>
        </w:rPr>
        <w:t xml:space="preserve">: PONUDNIK ZA VSE NOMINIRANE PODIZVAJALCE V PONUDBI PRILOŽI: </w:t>
      </w:r>
    </w:p>
    <w:p w14:paraId="0EC3711D" w14:textId="77777777" w:rsidR="004222A5" w:rsidRDefault="004222A5" w:rsidP="004222A5">
      <w:pPr>
        <w:tabs>
          <w:tab w:val="left" w:pos="5670"/>
        </w:tabs>
        <w:jc w:val="both"/>
        <w:rPr>
          <w:rFonts w:ascii="Arial Narrow" w:hAnsi="Arial Narrow" w:cs="Arial"/>
          <w:b/>
          <w:sz w:val="22"/>
          <w:szCs w:val="22"/>
        </w:rPr>
      </w:pPr>
    </w:p>
    <w:p w14:paraId="7AD71DCE" w14:textId="77777777" w:rsidR="004222A5" w:rsidRDefault="004222A5" w:rsidP="00955E33">
      <w:pPr>
        <w:pStyle w:val="Odstavekseznama"/>
        <w:numPr>
          <w:ilvl w:val="1"/>
          <w:numId w:val="22"/>
        </w:numPr>
        <w:tabs>
          <w:tab w:val="left" w:pos="5670"/>
        </w:tabs>
        <w:spacing w:after="0" w:line="240" w:lineRule="auto"/>
        <w:contextualSpacing/>
        <w:jc w:val="both"/>
        <w:rPr>
          <w:rFonts w:ascii="Arial Narrow" w:hAnsi="Arial Narrow" w:cs="Arial"/>
          <w:b/>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v pdf obliki</w:t>
      </w:r>
      <w:r>
        <w:rPr>
          <w:rFonts w:ascii="Arial Narrow" w:hAnsi="Arial Narrow" w:cs="Arial"/>
          <w:b/>
        </w:rPr>
        <w:t>,</w:t>
      </w:r>
    </w:p>
    <w:p w14:paraId="299F517D" w14:textId="77777777" w:rsidR="004222A5" w:rsidRDefault="004222A5" w:rsidP="004222A5">
      <w:pPr>
        <w:pStyle w:val="Odstavekseznama"/>
        <w:tabs>
          <w:tab w:val="left" w:pos="5670"/>
        </w:tabs>
        <w:spacing w:line="240" w:lineRule="auto"/>
        <w:ind w:left="0"/>
        <w:rPr>
          <w:rFonts w:ascii="Arial Narrow" w:hAnsi="Arial Narrow" w:cs="Arial"/>
          <w:b/>
        </w:rPr>
      </w:pPr>
    </w:p>
    <w:p w14:paraId="6005E061" w14:textId="77777777" w:rsidR="004222A5" w:rsidRDefault="004222A5" w:rsidP="00955E33">
      <w:pPr>
        <w:pStyle w:val="Odstavekseznama"/>
        <w:numPr>
          <w:ilvl w:val="1"/>
          <w:numId w:val="22"/>
        </w:numPr>
        <w:tabs>
          <w:tab w:val="left" w:pos="5670"/>
        </w:tabs>
        <w:spacing w:after="0" w:line="240" w:lineRule="auto"/>
        <w:contextualSpacing/>
        <w:jc w:val="both"/>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ESPD v pdf obliki, ali v elektronski obliki podpisan xml.</w:t>
      </w:r>
    </w:p>
    <w:p w14:paraId="5C7DDD60" w14:textId="77777777" w:rsidR="004222A5" w:rsidRDefault="004222A5" w:rsidP="004222A5">
      <w:pPr>
        <w:tabs>
          <w:tab w:val="left" w:pos="1418"/>
        </w:tabs>
        <w:jc w:val="both"/>
        <w:rPr>
          <w:rFonts w:ascii="Arial Narrow" w:hAnsi="Arial Narrow" w:cs="Arial"/>
          <w:b/>
          <w:color w:val="FF0000"/>
        </w:rPr>
      </w:pPr>
    </w:p>
    <w:p w14:paraId="63A29A8B" w14:textId="77777777" w:rsidR="004222A5" w:rsidRDefault="004222A5" w:rsidP="004222A5">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14:paraId="700FAB32" w14:textId="77777777" w:rsidR="004222A5" w:rsidRDefault="004222A5" w:rsidP="004222A5">
      <w:pPr>
        <w:jc w:val="both"/>
        <w:rPr>
          <w:rFonts w:ascii="Arial Narrow" w:hAnsi="Arial Narrow" w:cs="Arial"/>
          <w:b/>
        </w:rPr>
      </w:pPr>
    </w:p>
    <w:p w14:paraId="2427A22A" w14:textId="77777777" w:rsidR="004222A5" w:rsidRDefault="004222A5" w:rsidP="004222A5">
      <w:pPr>
        <w:jc w:val="both"/>
        <w:rPr>
          <w:rFonts w:ascii="Arial Narrow" w:hAnsi="Arial Narrow" w:cs="Arial"/>
          <w:b/>
        </w:rPr>
      </w:pPr>
    </w:p>
    <w:p w14:paraId="1F84E89F" w14:textId="77777777" w:rsidR="004222A5" w:rsidRDefault="004222A5" w:rsidP="004222A5">
      <w:pPr>
        <w:jc w:val="both"/>
        <w:rPr>
          <w:rFonts w:ascii="Arial Narrow" w:hAnsi="Arial Narrow" w:cs="Arial"/>
          <w:b/>
        </w:rPr>
      </w:pPr>
    </w:p>
    <w:p w14:paraId="48DCDA8D" w14:textId="77777777" w:rsidR="004222A5" w:rsidRDefault="004222A5" w:rsidP="004222A5">
      <w:pPr>
        <w:jc w:val="both"/>
        <w:rPr>
          <w:rFonts w:ascii="Arial Narrow" w:hAnsi="Arial Narrow" w:cs="Arial"/>
          <w:b/>
        </w:rPr>
      </w:pPr>
    </w:p>
    <w:p w14:paraId="5BB9354D" w14:textId="77777777" w:rsidR="004222A5" w:rsidRDefault="004222A5" w:rsidP="004222A5">
      <w:pPr>
        <w:jc w:val="both"/>
        <w:rPr>
          <w:rFonts w:ascii="Arial Narrow" w:hAnsi="Arial Narrow" w:cs="Arial"/>
          <w:b/>
        </w:rPr>
      </w:pPr>
    </w:p>
    <w:p w14:paraId="6B3EC242" w14:textId="77777777" w:rsidR="004222A5" w:rsidRDefault="004222A5" w:rsidP="004222A5">
      <w:pPr>
        <w:jc w:val="both"/>
        <w:rPr>
          <w:rFonts w:ascii="Arial Narrow" w:hAnsi="Arial Narrow" w:cs="Arial"/>
          <w:b/>
        </w:rPr>
      </w:pPr>
    </w:p>
    <w:p w14:paraId="61AF3E68" w14:textId="77777777" w:rsidR="004222A5" w:rsidRDefault="004222A5" w:rsidP="004222A5">
      <w:pPr>
        <w:jc w:val="both"/>
        <w:rPr>
          <w:rFonts w:ascii="Arial Narrow" w:hAnsi="Arial Narrow" w:cs="Arial"/>
          <w:b/>
        </w:rPr>
      </w:pPr>
    </w:p>
    <w:p w14:paraId="1AFA134B" w14:textId="77777777" w:rsidR="004222A5" w:rsidRDefault="004222A5" w:rsidP="004222A5">
      <w:pPr>
        <w:jc w:val="both"/>
        <w:rPr>
          <w:rFonts w:ascii="Arial Narrow" w:hAnsi="Arial Narrow" w:cs="Arial"/>
          <w:b/>
        </w:rPr>
      </w:pPr>
    </w:p>
    <w:p w14:paraId="06C2F339" w14:textId="77777777" w:rsidR="004222A5" w:rsidRDefault="004222A5" w:rsidP="004222A5">
      <w:pPr>
        <w:jc w:val="both"/>
        <w:rPr>
          <w:rFonts w:ascii="Arial Narrow" w:hAnsi="Arial Narrow" w:cs="Arial"/>
          <w:b/>
        </w:rPr>
      </w:pPr>
    </w:p>
    <w:p w14:paraId="7FF9966A" w14:textId="77777777" w:rsidR="004222A5" w:rsidRDefault="004222A5" w:rsidP="004222A5">
      <w:pPr>
        <w:jc w:val="both"/>
        <w:rPr>
          <w:rFonts w:ascii="Arial Narrow" w:hAnsi="Arial Narrow" w:cs="Arial"/>
          <w:b/>
        </w:rPr>
      </w:pPr>
    </w:p>
    <w:p w14:paraId="250C5001" w14:textId="77777777" w:rsidR="004222A5" w:rsidRDefault="004222A5" w:rsidP="004222A5">
      <w:pPr>
        <w:jc w:val="both"/>
        <w:rPr>
          <w:rFonts w:ascii="Arial Narrow" w:hAnsi="Arial Narrow" w:cs="Arial"/>
          <w:b/>
        </w:rPr>
      </w:pPr>
    </w:p>
    <w:p w14:paraId="6465F4A0" w14:textId="77777777" w:rsidR="004222A5" w:rsidRDefault="004222A5" w:rsidP="004222A5">
      <w:pPr>
        <w:jc w:val="both"/>
        <w:rPr>
          <w:rFonts w:ascii="Arial Narrow" w:hAnsi="Arial Narrow" w:cs="Arial"/>
          <w:b/>
        </w:rPr>
      </w:pPr>
    </w:p>
    <w:p w14:paraId="36669C28" w14:textId="77777777" w:rsidR="004222A5" w:rsidRDefault="004222A5" w:rsidP="004222A5">
      <w:pPr>
        <w:jc w:val="both"/>
        <w:rPr>
          <w:rFonts w:ascii="Arial Narrow" w:hAnsi="Arial Narrow" w:cs="Arial"/>
          <w:b/>
        </w:rPr>
      </w:pPr>
    </w:p>
    <w:p w14:paraId="198171F1" w14:textId="77777777" w:rsidR="004222A5" w:rsidRDefault="004222A5" w:rsidP="004222A5">
      <w:pPr>
        <w:jc w:val="both"/>
        <w:rPr>
          <w:rFonts w:ascii="Arial Narrow" w:hAnsi="Arial Narrow" w:cs="Arial"/>
          <w:b/>
        </w:rPr>
      </w:pPr>
    </w:p>
    <w:p w14:paraId="15FCE200" w14:textId="77777777" w:rsidR="004222A5" w:rsidRDefault="004222A5" w:rsidP="004222A5">
      <w:pPr>
        <w:jc w:val="both"/>
        <w:rPr>
          <w:rFonts w:ascii="Arial Narrow" w:hAnsi="Arial Narrow" w:cs="Arial"/>
          <w:b/>
        </w:rPr>
      </w:pPr>
    </w:p>
    <w:p w14:paraId="2176DD5D" w14:textId="77777777" w:rsidR="004222A5" w:rsidRDefault="004222A5" w:rsidP="004222A5">
      <w:pPr>
        <w:jc w:val="both"/>
        <w:rPr>
          <w:rFonts w:ascii="Arial Narrow" w:hAnsi="Arial Narrow" w:cs="Arial"/>
          <w:b/>
        </w:rPr>
      </w:pPr>
    </w:p>
    <w:p w14:paraId="6816F793" w14:textId="77777777" w:rsidR="004222A5" w:rsidRDefault="004222A5" w:rsidP="004222A5">
      <w:pPr>
        <w:jc w:val="both"/>
        <w:rPr>
          <w:rFonts w:ascii="Arial Narrow" w:hAnsi="Arial Narrow" w:cs="Arial"/>
          <w:b/>
        </w:rPr>
      </w:pPr>
    </w:p>
    <w:p w14:paraId="5424A47C" w14:textId="77777777" w:rsidR="004222A5" w:rsidRDefault="004222A5" w:rsidP="004222A5">
      <w:pPr>
        <w:jc w:val="both"/>
        <w:rPr>
          <w:rFonts w:ascii="Arial Narrow" w:hAnsi="Arial Narrow" w:cs="Arial"/>
          <w:b/>
        </w:rPr>
      </w:pPr>
    </w:p>
    <w:p w14:paraId="1CC6F9F9" w14:textId="77777777" w:rsidR="004222A5" w:rsidRDefault="004222A5" w:rsidP="004222A5">
      <w:pPr>
        <w:jc w:val="both"/>
        <w:rPr>
          <w:rFonts w:ascii="Arial Narrow" w:hAnsi="Arial Narrow" w:cs="Arial"/>
          <w:b/>
        </w:rPr>
      </w:pPr>
    </w:p>
    <w:p w14:paraId="18707F87" w14:textId="77777777" w:rsidR="004222A5" w:rsidRDefault="004222A5" w:rsidP="004222A5">
      <w:pPr>
        <w:jc w:val="both"/>
        <w:rPr>
          <w:rFonts w:ascii="Arial Narrow" w:hAnsi="Arial Narrow" w:cs="Arial"/>
          <w:b/>
        </w:rPr>
      </w:pPr>
    </w:p>
    <w:p w14:paraId="2ED92F1E" w14:textId="77777777" w:rsidR="004222A5" w:rsidRDefault="004222A5" w:rsidP="004222A5">
      <w:pPr>
        <w:jc w:val="both"/>
        <w:rPr>
          <w:rFonts w:ascii="Arial Narrow" w:hAnsi="Arial Narrow" w:cs="Arial"/>
          <w:b/>
        </w:rPr>
      </w:pPr>
    </w:p>
    <w:p w14:paraId="5CF159E7" w14:textId="77777777" w:rsidR="004222A5" w:rsidRDefault="004222A5" w:rsidP="004222A5">
      <w:pPr>
        <w:jc w:val="both"/>
        <w:rPr>
          <w:rFonts w:ascii="Arial Narrow" w:hAnsi="Arial Narrow" w:cs="Arial"/>
          <w:b/>
        </w:rPr>
      </w:pPr>
    </w:p>
    <w:p w14:paraId="3212E21D" w14:textId="77777777" w:rsidR="004222A5" w:rsidRDefault="004222A5" w:rsidP="004222A5">
      <w:pPr>
        <w:jc w:val="both"/>
        <w:rPr>
          <w:rFonts w:ascii="Arial Narrow" w:hAnsi="Arial Narrow" w:cs="Arial"/>
          <w:b/>
        </w:rPr>
      </w:pPr>
    </w:p>
    <w:p w14:paraId="19793B4B" w14:textId="77777777" w:rsidR="004222A5" w:rsidRDefault="004222A5" w:rsidP="004222A5">
      <w:pPr>
        <w:jc w:val="both"/>
        <w:rPr>
          <w:rFonts w:ascii="Arial Narrow" w:hAnsi="Arial Narrow" w:cs="Arial"/>
          <w:b/>
        </w:rPr>
      </w:pPr>
    </w:p>
    <w:p w14:paraId="5AE46E08" w14:textId="77777777" w:rsidR="004222A5" w:rsidRDefault="004222A5" w:rsidP="004222A5">
      <w:pPr>
        <w:jc w:val="both"/>
        <w:rPr>
          <w:rFonts w:ascii="Arial Narrow" w:hAnsi="Arial Narrow" w:cs="Arial"/>
          <w:b/>
        </w:rPr>
      </w:pPr>
    </w:p>
    <w:p w14:paraId="085E152E" w14:textId="77777777" w:rsidR="004222A5" w:rsidRDefault="004222A5" w:rsidP="004222A5">
      <w:pPr>
        <w:jc w:val="both"/>
        <w:rPr>
          <w:rFonts w:ascii="Arial Narrow" w:hAnsi="Arial Narrow" w:cs="Arial"/>
          <w:b/>
        </w:rPr>
      </w:pPr>
    </w:p>
    <w:p w14:paraId="1C5F4B3F" w14:textId="77777777" w:rsidR="004222A5" w:rsidRDefault="004222A5" w:rsidP="004222A5">
      <w:pPr>
        <w:jc w:val="both"/>
        <w:rPr>
          <w:rFonts w:ascii="Arial Narrow" w:hAnsi="Arial Narrow" w:cs="Arial"/>
          <w:b/>
        </w:rPr>
      </w:pPr>
    </w:p>
    <w:p w14:paraId="0ED678F2" w14:textId="77777777" w:rsidR="004222A5" w:rsidRDefault="004222A5" w:rsidP="004222A5">
      <w:pPr>
        <w:jc w:val="both"/>
        <w:rPr>
          <w:rFonts w:ascii="Arial Narrow" w:hAnsi="Arial Narrow" w:cs="Arial"/>
          <w:b/>
        </w:rPr>
      </w:pPr>
    </w:p>
    <w:p w14:paraId="54EA9336" w14:textId="77777777" w:rsidR="004222A5" w:rsidRDefault="004222A5" w:rsidP="004222A5">
      <w:pPr>
        <w:jc w:val="both"/>
        <w:rPr>
          <w:rFonts w:ascii="Arial Narrow" w:hAnsi="Arial Narrow" w:cs="Arial"/>
          <w:b/>
        </w:rPr>
      </w:pPr>
    </w:p>
    <w:p w14:paraId="461E5A68" w14:textId="77777777" w:rsidR="004222A5" w:rsidRDefault="004222A5" w:rsidP="004222A5">
      <w:pPr>
        <w:jc w:val="both"/>
        <w:rPr>
          <w:rFonts w:ascii="Arial Narrow" w:hAnsi="Arial Narrow" w:cs="Arial"/>
          <w:b/>
        </w:rPr>
      </w:pPr>
    </w:p>
    <w:p w14:paraId="157F0ED1" w14:textId="77777777" w:rsidR="004222A5" w:rsidRDefault="004222A5" w:rsidP="004222A5">
      <w:pPr>
        <w:jc w:val="both"/>
        <w:rPr>
          <w:rFonts w:ascii="Arial Narrow" w:hAnsi="Arial Narrow" w:cs="Arial"/>
          <w:b/>
        </w:rPr>
      </w:pPr>
    </w:p>
    <w:p w14:paraId="466822E5" w14:textId="77777777" w:rsidR="004222A5" w:rsidRDefault="004222A5" w:rsidP="004222A5">
      <w:pPr>
        <w:jc w:val="both"/>
        <w:rPr>
          <w:rFonts w:ascii="Arial Narrow" w:hAnsi="Arial Narrow" w:cs="Arial"/>
          <w:b/>
        </w:rPr>
      </w:pPr>
    </w:p>
    <w:p w14:paraId="240F8329" w14:textId="77777777" w:rsidR="004222A5" w:rsidRDefault="004222A5" w:rsidP="004222A5">
      <w:pPr>
        <w:jc w:val="both"/>
        <w:rPr>
          <w:rFonts w:ascii="Arial Narrow" w:hAnsi="Arial Narrow" w:cs="Arial"/>
          <w:b/>
        </w:rPr>
      </w:pPr>
    </w:p>
    <w:p w14:paraId="022778D1" w14:textId="77777777" w:rsidR="004222A5" w:rsidRDefault="004222A5" w:rsidP="004222A5">
      <w:pPr>
        <w:jc w:val="both"/>
        <w:rPr>
          <w:rFonts w:ascii="Arial Narrow" w:hAnsi="Arial Narrow" w:cs="Arial"/>
          <w:b/>
        </w:rPr>
      </w:pPr>
    </w:p>
    <w:p w14:paraId="3F5290E4" w14:textId="77777777" w:rsidR="004222A5" w:rsidRDefault="004222A5" w:rsidP="004222A5">
      <w:pPr>
        <w:jc w:val="both"/>
        <w:rPr>
          <w:rFonts w:ascii="Arial Narrow" w:hAnsi="Arial Narrow" w:cs="Arial"/>
          <w:b/>
        </w:rPr>
      </w:pPr>
    </w:p>
    <w:p w14:paraId="5D8D3FB0" w14:textId="77777777" w:rsidR="004222A5" w:rsidRDefault="004222A5" w:rsidP="004222A5">
      <w:pPr>
        <w:jc w:val="both"/>
        <w:rPr>
          <w:rFonts w:ascii="Arial Narrow" w:hAnsi="Arial Narrow" w:cs="Arial"/>
          <w:b/>
        </w:rPr>
      </w:pPr>
    </w:p>
    <w:p w14:paraId="0ED13103" w14:textId="77777777" w:rsidR="004222A5" w:rsidRDefault="004222A5" w:rsidP="004222A5">
      <w:pPr>
        <w:jc w:val="both"/>
        <w:rPr>
          <w:rFonts w:ascii="Arial Narrow" w:hAnsi="Arial Narrow" w:cs="Arial"/>
          <w:b/>
        </w:rPr>
      </w:pPr>
    </w:p>
    <w:p w14:paraId="0A51ED0D" w14:textId="77777777" w:rsidR="004222A5" w:rsidRDefault="004222A5" w:rsidP="004222A5">
      <w:pPr>
        <w:jc w:val="both"/>
        <w:rPr>
          <w:rFonts w:ascii="Arial Narrow" w:hAnsi="Arial Narrow" w:cs="Arial"/>
          <w:b/>
        </w:rPr>
      </w:pPr>
    </w:p>
    <w:p w14:paraId="03FFBE9A" w14:textId="77777777" w:rsidR="004222A5" w:rsidRDefault="004222A5" w:rsidP="004222A5">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4222A5" w14:paraId="5CE63162" w14:textId="77777777" w:rsidTr="000E4ACB">
        <w:tc>
          <w:tcPr>
            <w:tcW w:w="9228" w:type="dxa"/>
            <w:gridSpan w:val="3"/>
            <w:tcBorders>
              <w:top w:val="single" w:sz="4" w:space="0" w:color="auto"/>
              <w:left w:val="single" w:sz="4" w:space="0" w:color="auto"/>
              <w:bottom w:val="single" w:sz="4" w:space="0" w:color="auto"/>
              <w:right w:val="single" w:sz="4" w:space="0" w:color="auto"/>
            </w:tcBorders>
            <w:hideMark/>
          </w:tcPr>
          <w:p w14:paraId="053FDA3D" w14:textId="77777777" w:rsidR="004222A5" w:rsidRDefault="004222A5" w:rsidP="000E4ACB">
            <w:pPr>
              <w:spacing w:line="256" w:lineRule="auto"/>
              <w:jc w:val="both"/>
              <w:rPr>
                <w:rFonts w:ascii="Arial Narrow" w:hAnsi="Arial Narrow" w:cs="Arial"/>
                <w:b/>
                <w:lang w:eastAsia="en-US"/>
              </w:rPr>
            </w:pPr>
            <w:r>
              <w:rPr>
                <w:rFonts w:ascii="Arial Narrow" w:hAnsi="Arial Narrow" w:cs="Arial"/>
                <w:b/>
                <w:lang w:eastAsia="en-US"/>
              </w:rPr>
              <w:t xml:space="preserve">PRILOGA 3 K OBRAZCU 1     </w:t>
            </w:r>
          </w:p>
          <w:p w14:paraId="7DA403CA" w14:textId="77777777" w:rsidR="004222A5" w:rsidRDefault="004222A5" w:rsidP="000E4ACB">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14:paraId="18324DFA" w14:textId="77777777" w:rsidR="004222A5" w:rsidRDefault="004222A5" w:rsidP="000E4ACB">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4222A5" w14:paraId="05EE3235" w14:textId="77777777" w:rsidTr="000E4ACB">
        <w:trPr>
          <w:gridAfter w:val="1"/>
          <w:wAfter w:w="679" w:type="dxa"/>
        </w:trPr>
        <w:tc>
          <w:tcPr>
            <w:tcW w:w="1428" w:type="dxa"/>
            <w:tcBorders>
              <w:top w:val="single" w:sz="4" w:space="0" w:color="auto"/>
              <w:left w:val="nil"/>
              <w:bottom w:val="nil"/>
              <w:right w:val="nil"/>
            </w:tcBorders>
            <w:hideMark/>
          </w:tcPr>
          <w:p w14:paraId="060153F9" w14:textId="77777777" w:rsidR="004222A5" w:rsidRDefault="004222A5" w:rsidP="000E4ACB">
            <w:pPr>
              <w:pStyle w:val="Naslov3"/>
              <w:tabs>
                <w:tab w:val="num" w:pos="2280"/>
              </w:tabs>
              <w:spacing w:line="256" w:lineRule="auto"/>
              <w:jc w:val="both"/>
              <w:rPr>
                <w:rFonts w:ascii="Arial Narrow" w:hAnsi="Arial Narrow" w:cs="Arial"/>
                <w:b w:val="0"/>
                <w:smallCaps/>
                <w:sz w:val="22"/>
                <w:szCs w:val="22"/>
              </w:rPr>
            </w:pPr>
            <w:r>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14:paraId="7BFF22FD" w14:textId="77777777" w:rsidR="004222A5" w:rsidRDefault="004222A5" w:rsidP="000E4ACB">
            <w:pPr>
              <w:pStyle w:val="Naslov3"/>
              <w:tabs>
                <w:tab w:val="num" w:pos="2280"/>
              </w:tabs>
              <w:spacing w:line="256" w:lineRule="auto"/>
              <w:jc w:val="both"/>
              <w:rPr>
                <w:rFonts w:ascii="Arial Narrow" w:hAnsi="Arial Narrow" w:cs="Arial"/>
                <w:smallCaps/>
                <w:sz w:val="22"/>
                <w:szCs w:val="22"/>
              </w:rPr>
            </w:pPr>
            <w:r>
              <w:rPr>
                <w:rFonts w:ascii="Arial Narrow" w:hAnsi="Arial Narrow" w:cs="Arial"/>
                <w:b w:val="0"/>
                <w:smallCaps/>
                <w:sz w:val="22"/>
                <w:szCs w:val="22"/>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rPr>
              <w:t>v pdf obliki</w:t>
            </w:r>
          </w:p>
        </w:tc>
      </w:tr>
    </w:tbl>
    <w:p w14:paraId="1E08DD1E" w14:textId="77777777" w:rsidR="004222A5" w:rsidRDefault="004222A5" w:rsidP="004222A5">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14:paraId="551794C6" w14:textId="77777777" w:rsidR="004222A5" w:rsidRDefault="004222A5" w:rsidP="004222A5">
      <w:pPr>
        <w:jc w:val="both"/>
        <w:rPr>
          <w:rFonts w:ascii="Arial Narrow" w:hAnsi="Arial Narrow" w:cs="Arial"/>
          <w:b/>
          <w:sz w:val="20"/>
          <w:szCs w:val="20"/>
        </w:rPr>
      </w:pPr>
      <w:r>
        <w:rPr>
          <w:rFonts w:ascii="Arial Narrow" w:hAnsi="Arial Narrow" w:cs="Arial"/>
          <w:b/>
          <w:sz w:val="20"/>
          <w:szCs w:val="20"/>
        </w:rPr>
        <w:t>vključili naslednjega/naslednje  podizvajalca/e:</w:t>
      </w:r>
    </w:p>
    <w:p w14:paraId="04B357B6" w14:textId="77777777" w:rsidR="004222A5" w:rsidRDefault="004222A5" w:rsidP="004222A5">
      <w:pPr>
        <w:jc w:val="both"/>
        <w:rPr>
          <w:rFonts w:ascii="Arial Narrow" w:hAnsi="Arial Narrow" w:cs="Arial"/>
          <w:sz w:val="20"/>
          <w:szCs w:val="20"/>
        </w:rPr>
      </w:pPr>
    </w:p>
    <w:p w14:paraId="6F38842E" w14:textId="77777777" w:rsidR="004222A5" w:rsidRDefault="004222A5" w:rsidP="004222A5">
      <w:pPr>
        <w:jc w:val="both"/>
        <w:rPr>
          <w:rFonts w:ascii="Arial Narrow" w:hAnsi="Arial Narrow" w:cs="Arial"/>
          <w:b/>
          <w:sz w:val="20"/>
          <w:szCs w:val="20"/>
        </w:rPr>
      </w:pPr>
      <w:r>
        <w:rPr>
          <w:rFonts w:ascii="Arial Narrow" w:hAnsi="Arial Narrow" w:cs="Arial"/>
          <w:b/>
          <w:sz w:val="20"/>
          <w:szCs w:val="20"/>
        </w:rPr>
        <w:t>1. Podatki o podizvajalcu:</w:t>
      </w:r>
    </w:p>
    <w:p w14:paraId="6633D936" w14:textId="77777777" w:rsidR="004222A5" w:rsidRDefault="004222A5" w:rsidP="004222A5">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4222A5" w14:paraId="0D03F93C"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6E20DA3C" w14:textId="77777777" w:rsidR="004222A5" w:rsidRDefault="004222A5" w:rsidP="000E4ACB">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14:paraId="7D612608" w14:textId="77777777" w:rsidR="004222A5" w:rsidRDefault="004222A5" w:rsidP="000E4ACB">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12FCF306" w14:textId="77777777" w:rsidR="004222A5" w:rsidRDefault="004222A5" w:rsidP="000E4ACB">
            <w:pPr>
              <w:spacing w:line="256" w:lineRule="auto"/>
              <w:jc w:val="both"/>
              <w:rPr>
                <w:rFonts w:ascii="Arial Narrow" w:hAnsi="Arial Narrow" w:cs="Arial"/>
                <w:sz w:val="20"/>
                <w:szCs w:val="20"/>
                <w:lang w:eastAsia="en-US"/>
              </w:rPr>
            </w:pPr>
          </w:p>
        </w:tc>
      </w:tr>
      <w:tr w:rsidR="004222A5" w14:paraId="6302A176"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6C7D3448" w14:textId="77777777" w:rsidR="004222A5" w:rsidRDefault="004222A5" w:rsidP="000E4ACB">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1A4BA4EC" w14:textId="77777777" w:rsidR="004222A5" w:rsidRDefault="004222A5" w:rsidP="000E4ACB">
            <w:pPr>
              <w:spacing w:line="256" w:lineRule="auto"/>
              <w:jc w:val="both"/>
              <w:rPr>
                <w:rFonts w:ascii="Arial Narrow" w:hAnsi="Arial Narrow" w:cs="Arial"/>
                <w:sz w:val="20"/>
                <w:szCs w:val="20"/>
                <w:lang w:eastAsia="en-US"/>
              </w:rPr>
            </w:pPr>
          </w:p>
        </w:tc>
      </w:tr>
      <w:tr w:rsidR="004222A5" w14:paraId="64E6FB97"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76F920C1" w14:textId="77777777" w:rsidR="004222A5" w:rsidRDefault="004222A5" w:rsidP="000E4ACB">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14:paraId="4E6A73BD" w14:textId="77777777" w:rsidR="004222A5" w:rsidRDefault="004222A5" w:rsidP="000E4ACB">
            <w:pPr>
              <w:spacing w:line="256" w:lineRule="auto"/>
              <w:jc w:val="both"/>
              <w:rPr>
                <w:rFonts w:ascii="Arial Narrow" w:hAnsi="Arial Narrow" w:cs="Arial"/>
                <w:sz w:val="20"/>
                <w:szCs w:val="20"/>
                <w:lang w:eastAsia="en-US"/>
              </w:rPr>
            </w:pPr>
          </w:p>
        </w:tc>
      </w:tr>
      <w:tr w:rsidR="004222A5" w14:paraId="539DD2FF"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0C4EB935" w14:textId="77777777" w:rsidR="004222A5" w:rsidRDefault="004222A5" w:rsidP="000E4ACB">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4323E891" w14:textId="77777777" w:rsidR="004222A5" w:rsidRDefault="004222A5" w:rsidP="000E4ACB">
            <w:pPr>
              <w:spacing w:line="256" w:lineRule="auto"/>
              <w:jc w:val="both"/>
              <w:rPr>
                <w:rFonts w:ascii="Arial Narrow" w:hAnsi="Arial Narrow" w:cs="Arial"/>
                <w:sz w:val="20"/>
                <w:szCs w:val="20"/>
                <w:lang w:eastAsia="en-US"/>
              </w:rPr>
            </w:pPr>
          </w:p>
        </w:tc>
      </w:tr>
      <w:tr w:rsidR="004222A5" w14:paraId="1A79E06E"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68B4760C" w14:textId="77777777" w:rsidR="004222A5" w:rsidRDefault="004222A5" w:rsidP="000E4ACB">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6E219C66" w14:textId="77777777" w:rsidR="004222A5" w:rsidRDefault="004222A5" w:rsidP="000E4ACB">
            <w:pPr>
              <w:spacing w:line="256" w:lineRule="auto"/>
              <w:jc w:val="both"/>
              <w:rPr>
                <w:rFonts w:ascii="Arial Narrow" w:hAnsi="Arial Narrow" w:cs="Arial"/>
                <w:sz w:val="20"/>
                <w:szCs w:val="20"/>
                <w:lang w:eastAsia="en-US"/>
              </w:rPr>
            </w:pPr>
          </w:p>
        </w:tc>
      </w:tr>
      <w:tr w:rsidR="004222A5" w14:paraId="38F7E769"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50A39AAD" w14:textId="77777777" w:rsidR="004222A5" w:rsidRDefault="004222A5" w:rsidP="000E4ACB">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2F71B9F6" w14:textId="77777777" w:rsidR="004222A5" w:rsidRDefault="004222A5" w:rsidP="000E4ACB">
            <w:pPr>
              <w:spacing w:line="256" w:lineRule="auto"/>
              <w:jc w:val="both"/>
              <w:rPr>
                <w:rFonts w:ascii="Arial Narrow" w:hAnsi="Arial Narrow" w:cs="Arial"/>
                <w:sz w:val="20"/>
                <w:szCs w:val="20"/>
                <w:lang w:eastAsia="en-US"/>
              </w:rPr>
            </w:pPr>
          </w:p>
        </w:tc>
      </w:tr>
      <w:tr w:rsidR="004222A5" w14:paraId="7C2933A8"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19758735" w14:textId="77777777" w:rsidR="004222A5" w:rsidRDefault="004222A5" w:rsidP="000E4ACB">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4CD0AA7C" w14:textId="77777777" w:rsidR="004222A5" w:rsidRDefault="004222A5" w:rsidP="000E4ACB">
            <w:pPr>
              <w:spacing w:line="256" w:lineRule="auto"/>
              <w:jc w:val="both"/>
              <w:rPr>
                <w:rFonts w:ascii="Arial Narrow" w:hAnsi="Arial Narrow" w:cs="Arial"/>
                <w:sz w:val="20"/>
                <w:szCs w:val="20"/>
                <w:lang w:eastAsia="en-US"/>
              </w:rPr>
            </w:pPr>
          </w:p>
        </w:tc>
      </w:tr>
      <w:tr w:rsidR="004222A5" w14:paraId="5A4FFF68"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53AFA15A" w14:textId="77777777" w:rsidR="004222A5" w:rsidRDefault="004222A5" w:rsidP="000E4ACB">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13CDD423" w14:textId="77777777" w:rsidR="004222A5" w:rsidRDefault="004222A5" w:rsidP="000E4ACB">
            <w:pPr>
              <w:spacing w:line="256" w:lineRule="auto"/>
              <w:jc w:val="both"/>
              <w:rPr>
                <w:rFonts w:ascii="Arial Narrow" w:hAnsi="Arial Narrow" w:cs="Arial"/>
                <w:sz w:val="20"/>
                <w:szCs w:val="20"/>
                <w:lang w:eastAsia="en-US"/>
              </w:rPr>
            </w:pPr>
          </w:p>
        </w:tc>
      </w:tr>
    </w:tbl>
    <w:p w14:paraId="4A061791" w14:textId="77777777" w:rsidR="004222A5" w:rsidRDefault="004222A5" w:rsidP="004222A5">
      <w:pPr>
        <w:jc w:val="both"/>
        <w:rPr>
          <w:rFonts w:ascii="Arial Narrow" w:hAnsi="Arial Narrow" w:cs="Arial"/>
          <w:sz w:val="20"/>
          <w:szCs w:val="20"/>
        </w:rPr>
      </w:pPr>
    </w:p>
    <w:p w14:paraId="66C2E6E5" w14:textId="77777777" w:rsidR="004222A5" w:rsidRDefault="004222A5" w:rsidP="004222A5">
      <w:pPr>
        <w:jc w:val="both"/>
        <w:rPr>
          <w:rFonts w:ascii="Arial Narrow" w:hAnsi="Arial Narrow" w:cs="Arial"/>
          <w:b/>
          <w:sz w:val="20"/>
          <w:szCs w:val="20"/>
        </w:rPr>
      </w:pPr>
      <w:r>
        <w:rPr>
          <w:rFonts w:ascii="Arial Narrow" w:hAnsi="Arial Narrow" w:cs="Arial"/>
          <w:b/>
          <w:sz w:val="20"/>
          <w:szCs w:val="20"/>
        </w:rPr>
        <w:t>2. Predmet naročila:</w:t>
      </w:r>
    </w:p>
    <w:p w14:paraId="5E20DB7F" w14:textId="77777777" w:rsidR="004222A5" w:rsidRDefault="004222A5" w:rsidP="004222A5">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4222A5" w14:paraId="0C173608"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2D917E17" w14:textId="77777777" w:rsidR="004222A5" w:rsidRDefault="004222A5" w:rsidP="000E4ACB">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419F01DC" w14:textId="77777777" w:rsidR="004222A5" w:rsidRDefault="004222A5" w:rsidP="000E4ACB">
            <w:pPr>
              <w:spacing w:line="256" w:lineRule="auto"/>
              <w:jc w:val="both"/>
              <w:rPr>
                <w:rFonts w:ascii="Arial Narrow" w:hAnsi="Arial Narrow" w:cs="Arial"/>
                <w:sz w:val="20"/>
                <w:szCs w:val="20"/>
                <w:lang w:eastAsia="en-US"/>
              </w:rPr>
            </w:pPr>
          </w:p>
        </w:tc>
      </w:tr>
      <w:tr w:rsidR="004222A5" w14:paraId="1DCCE13B"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718093F7" w14:textId="77777777" w:rsidR="004222A5" w:rsidRDefault="004222A5" w:rsidP="000E4ACB">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6CB95A5F" w14:textId="77777777" w:rsidR="004222A5" w:rsidRDefault="004222A5" w:rsidP="000E4ACB">
            <w:pPr>
              <w:spacing w:line="256" w:lineRule="auto"/>
              <w:jc w:val="both"/>
              <w:rPr>
                <w:rFonts w:ascii="Arial Narrow" w:hAnsi="Arial Narrow" w:cs="Arial"/>
                <w:sz w:val="20"/>
                <w:szCs w:val="20"/>
                <w:lang w:eastAsia="en-US"/>
              </w:rPr>
            </w:pPr>
          </w:p>
        </w:tc>
      </w:tr>
      <w:tr w:rsidR="004222A5" w14:paraId="771FE290"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57E94B81" w14:textId="77777777" w:rsidR="004222A5" w:rsidRDefault="004222A5" w:rsidP="000E4ACB">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2C02811C" w14:textId="77777777" w:rsidR="004222A5" w:rsidRDefault="004222A5" w:rsidP="000E4ACB">
            <w:pPr>
              <w:spacing w:line="256" w:lineRule="auto"/>
              <w:jc w:val="both"/>
              <w:rPr>
                <w:rFonts w:ascii="Arial Narrow" w:hAnsi="Arial Narrow" w:cs="Arial"/>
                <w:sz w:val="20"/>
                <w:szCs w:val="20"/>
                <w:lang w:eastAsia="en-US"/>
              </w:rPr>
            </w:pPr>
          </w:p>
        </w:tc>
      </w:tr>
      <w:tr w:rsidR="004222A5" w14:paraId="2DAD2F39"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1D43B4E3" w14:textId="77777777" w:rsidR="004222A5" w:rsidRDefault="004222A5" w:rsidP="000E4ACB">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497F24A2" w14:textId="77777777" w:rsidR="004222A5" w:rsidRDefault="004222A5" w:rsidP="000E4ACB">
            <w:pPr>
              <w:spacing w:line="256" w:lineRule="auto"/>
              <w:jc w:val="both"/>
              <w:rPr>
                <w:rFonts w:ascii="Arial Narrow" w:hAnsi="Arial Narrow" w:cs="Arial"/>
                <w:sz w:val="20"/>
                <w:szCs w:val="20"/>
                <w:lang w:eastAsia="en-US"/>
              </w:rPr>
            </w:pPr>
          </w:p>
        </w:tc>
      </w:tr>
      <w:tr w:rsidR="004222A5" w14:paraId="54D9AC41"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67F96569" w14:textId="77777777" w:rsidR="004222A5" w:rsidRDefault="004222A5" w:rsidP="000E4ACB">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65B466D3" w14:textId="77777777" w:rsidR="004222A5" w:rsidRDefault="004222A5" w:rsidP="000E4ACB">
            <w:pPr>
              <w:spacing w:line="256" w:lineRule="auto"/>
              <w:jc w:val="both"/>
              <w:rPr>
                <w:rFonts w:ascii="Arial Narrow" w:hAnsi="Arial Narrow" w:cs="Arial"/>
                <w:sz w:val="20"/>
                <w:szCs w:val="20"/>
                <w:lang w:eastAsia="en-US"/>
              </w:rPr>
            </w:pPr>
          </w:p>
        </w:tc>
      </w:tr>
    </w:tbl>
    <w:p w14:paraId="3DB22044" w14:textId="77777777" w:rsidR="004222A5" w:rsidRDefault="004222A5" w:rsidP="004222A5">
      <w:pPr>
        <w:jc w:val="both"/>
        <w:rPr>
          <w:rFonts w:ascii="Arial Narrow" w:hAnsi="Arial Narrow" w:cs="Arial"/>
          <w:sz w:val="20"/>
          <w:szCs w:val="20"/>
        </w:rPr>
      </w:pPr>
    </w:p>
    <w:p w14:paraId="758CA4B2" w14:textId="77777777" w:rsidR="004222A5" w:rsidRDefault="004222A5" w:rsidP="004222A5">
      <w:pPr>
        <w:jc w:val="both"/>
        <w:rPr>
          <w:rFonts w:ascii="Arial Narrow" w:hAnsi="Arial Narrow" w:cs="Arial"/>
          <w:sz w:val="20"/>
          <w:szCs w:val="20"/>
        </w:rPr>
      </w:pPr>
      <w:r>
        <w:rPr>
          <w:rFonts w:ascii="Arial Narrow" w:hAnsi="Arial Narrow" w:cs="Arial"/>
          <w:sz w:val="20"/>
          <w:szCs w:val="20"/>
        </w:rPr>
        <w:t>Datum: _________________</w:t>
      </w:r>
    </w:p>
    <w:p w14:paraId="2F973242" w14:textId="77777777" w:rsidR="004222A5" w:rsidRDefault="004222A5" w:rsidP="004222A5">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14:paraId="566FCF8A" w14:textId="77777777" w:rsidR="004222A5" w:rsidRDefault="004222A5" w:rsidP="004222A5">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14:paraId="1A79B880" w14:textId="77777777" w:rsidR="004222A5" w:rsidRDefault="004222A5" w:rsidP="004222A5">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4AA7D865" w14:textId="77777777" w:rsidR="004222A5" w:rsidRDefault="004222A5" w:rsidP="004222A5">
      <w:pPr>
        <w:jc w:val="both"/>
        <w:rPr>
          <w:rFonts w:ascii="Arial Narrow" w:hAnsi="Arial Narrow" w:cs="Arial"/>
          <w:b/>
          <w:sz w:val="20"/>
          <w:szCs w:val="20"/>
          <w:u w:val="single"/>
        </w:rPr>
      </w:pPr>
    </w:p>
    <w:p w14:paraId="242588FD" w14:textId="77777777" w:rsidR="004222A5" w:rsidRDefault="004222A5" w:rsidP="004222A5">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4F0513C6" w14:textId="77777777" w:rsidR="004222A5" w:rsidRDefault="004222A5" w:rsidP="004222A5">
      <w:pPr>
        <w:rPr>
          <w:rFonts w:ascii="Arial Narrow" w:hAnsi="Arial Narrow" w:cs="Arial"/>
          <w:sz w:val="20"/>
          <w:szCs w:val="20"/>
        </w:rPr>
      </w:pPr>
    </w:p>
    <w:p w14:paraId="10D45FCF" w14:textId="77777777" w:rsidR="004222A5" w:rsidRDefault="004222A5" w:rsidP="004222A5">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3E6C499D" w14:textId="77777777" w:rsidR="004222A5" w:rsidRDefault="004222A5" w:rsidP="004222A5">
      <w:pPr>
        <w:jc w:val="center"/>
        <w:rPr>
          <w:rFonts w:ascii="Arial Narrow" w:hAnsi="Arial Narrow" w:cs="Arial"/>
          <w:b/>
          <w:sz w:val="20"/>
          <w:szCs w:val="20"/>
        </w:rPr>
      </w:pPr>
    </w:p>
    <w:p w14:paraId="5B50D577" w14:textId="77777777" w:rsidR="004222A5" w:rsidRDefault="004222A5" w:rsidP="004222A5">
      <w:pPr>
        <w:jc w:val="center"/>
        <w:rPr>
          <w:rFonts w:ascii="Arial Narrow" w:hAnsi="Arial Narrow" w:cs="Arial"/>
          <w:b/>
          <w:sz w:val="20"/>
          <w:szCs w:val="20"/>
        </w:rPr>
      </w:pPr>
      <w:r>
        <w:rPr>
          <w:rFonts w:ascii="Arial Narrow" w:hAnsi="Arial Narrow" w:cs="Arial"/>
          <w:b/>
          <w:sz w:val="20"/>
          <w:szCs w:val="20"/>
        </w:rPr>
        <w:t>I Z J A V L J A M,</w:t>
      </w:r>
    </w:p>
    <w:p w14:paraId="471A105E" w14:textId="77777777" w:rsidR="004222A5" w:rsidRDefault="004222A5" w:rsidP="004222A5">
      <w:pPr>
        <w:jc w:val="center"/>
        <w:rPr>
          <w:rFonts w:ascii="Arial Narrow" w:hAnsi="Arial Narrow" w:cs="Arial"/>
          <w:b/>
          <w:sz w:val="20"/>
          <w:szCs w:val="20"/>
        </w:rPr>
      </w:pPr>
    </w:p>
    <w:p w14:paraId="4DF2D3B1" w14:textId="77777777" w:rsidR="004222A5" w:rsidRDefault="004222A5" w:rsidP="004222A5">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77B01C91" w14:textId="77777777" w:rsidR="004222A5" w:rsidRDefault="004222A5" w:rsidP="004222A5">
      <w:pPr>
        <w:jc w:val="both"/>
        <w:rPr>
          <w:rFonts w:ascii="Arial Narrow" w:hAnsi="Arial Narrow" w:cs="Arial"/>
          <w:sz w:val="20"/>
          <w:szCs w:val="20"/>
        </w:rPr>
      </w:pPr>
    </w:p>
    <w:p w14:paraId="3A44DCC3" w14:textId="77777777" w:rsidR="004222A5" w:rsidRDefault="004222A5" w:rsidP="004222A5">
      <w:pPr>
        <w:jc w:val="both"/>
        <w:rPr>
          <w:rFonts w:ascii="Arial Narrow" w:hAnsi="Arial Narrow" w:cs="Arial"/>
          <w:sz w:val="20"/>
          <w:szCs w:val="20"/>
        </w:rPr>
      </w:pPr>
      <w:r>
        <w:rPr>
          <w:rFonts w:ascii="Arial Narrow" w:hAnsi="Arial Narrow" w:cs="Arial"/>
          <w:sz w:val="20"/>
          <w:szCs w:val="20"/>
        </w:rPr>
        <w:t>Datum: __________</w:t>
      </w:r>
    </w:p>
    <w:p w14:paraId="7ED608DE" w14:textId="77777777" w:rsidR="004222A5" w:rsidRDefault="004222A5" w:rsidP="004222A5">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741F194B" w14:textId="77777777" w:rsidR="004222A5" w:rsidRDefault="004222A5" w:rsidP="004222A5">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14:paraId="681A3AC5" w14:textId="77777777" w:rsidR="004222A5" w:rsidRPr="000E4ACB" w:rsidRDefault="004222A5" w:rsidP="000E4ACB">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14:paraId="514D8064" w14:textId="77777777" w:rsidR="004222A5" w:rsidRDefault="004222A5" w:rsidP="004222A5">
      <w:pPr>
        <w:rPr>
          <w:rFonts w:ascii="Arial Narrow" w:hAnsi="Arial Narrow" w:cs="Arial"/>
        </w:rPr>
      </w:pPr>
    </w:p>
    <w:p w14:paraId="7F050FF5" w14:textId="77777777" w:rsidR="00D75BFA" w:rsidRDefault="00D75BFA" w:rsidP="004222A5">
      <w:pPr>
        <w:jc w:val="both"/>
        <w:rPr>
          <w:rFonts w:ascii="Arial Narrow" w:hAnsi="Arial Narrow" w:cs="Arial"/>
          <w:b/>
          <w:bCs/>
          <w:color w:val="0000FF"/>
          <w:sz w:val="22"/>
          <w:szCs w:val="22"/>
        </w:rPr>
      </w:pPr>
    </w:p>
    <w:p w14:paraId="00421AA0" w14:textId="77777777" w:rsidR="00D75BFA" w:rsidRDefault="00D75BFA" w:rsidP="004222A5">
      <w:pPr>
        <w:jc w:val="both"/>
        <w:rPr>
          <w:rFonts w:ascii="Arial Narrow" w:hAnsi="Arial Narrow" w:cs="Arial"/>
          <w:b/>
          <w:bCs/>
          <w:color w:val="0000FF"/>
          <w:sz w:val="22"/>
          <w:szCs w:val="22"/>
        </w:rPr>
      </w:pPr>
    </w:p>
    <w:p w14:paraId="03041FE8" w14:textId="77777777" w:rsidR="00D75BFA" w:rsidRDefault="00D75BFA" w:rsidP="004222A5">
      <w:pPr>
        <w:jc w:val="both"/>
        <w:rPr>
          <w:rFonts w:ascii="Arial Narrow" w:hAnsi="Arial Narrow" w:cs="Arial"/>
          <w:b/>
          <w:bCs/>
          <w:color w:val="0000FF"/>
          <w:sz w:val="22"/>
          <w:szCs w:val="22"/>
        </w:rPr>
      </w:pPr>
    </w:p>
    <w:p w14:paraId="5048A81A" w14:textId="77777777" w:rsidR="004222A5" w:rsidRDefault="004222A5" w:rsidP="004222A5">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14:paraId="0E65C4BA" w14:textId="77777777" w:rsidR="004222A5" w:rsidRDefault="004222A5" w:rsidP="004222A5">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14:paraId="7138DE92" w14:textId="77777777" w:rsidR="004222A5" w:rsidRDefault="004222A5" w:rsidP="004222A5">
      <w:pPr>
        <w:rPr>
          <w:rFonts w:ascii="Arial Narrow" w:hAnsi="Arial Narrow" w:cs="Arial"/>
        </w:rPr>
      </w:pPr>
    </w:p>
    <w:p w14:paraId="2DBF806D" w14:textId="77777777" w:rsidR="004222A5" w:rsidRDefault="004222A5" w:rsidP="004222A5">
      <w:pPr>
        <w:jc w:val="center"/>
        <w:rPr>
          <w:rFonts w:ascii="Arial Narrow" w:hAnsi="Arial Narrow" w:cs="Arial"/>
          <w:b/>
        </w:rPr>
      </w:pPr>
      <w:r>
        <w:rPr>
          <w:rFonts w:ascii="Arial Narrow" w:hAnsi="Arial Narrow" w:cs="Arial"/>
          <w:b/>
        </w:rPr>
        <w:t xml:space="preserve">IZJAVA/ PODATKI O UDELEŽBI FIZIČNIH IN PRAVNIH OSEB V LASTNIŠTVU </w:t>
      </w:r>
    </w:p>
    <w:p w14:paraId="26AE92F7" w14:textId="77777777" w:rsidR="004222A5" w:rsidRDefault="004222A5" w:rsidP="004222A5">
      <w:pPr>
        <w:jc w:val="center"/>
        <w:rPr>
          <w:rFonts w:ascii="Arial Narrow" w:hAnsi="Arial Narrow" w:cs="Arial"/>
          <w:b/>
        </w:rPr>
      </w:pPr>
      <w:r>
        <w:rPr>
          <w:rFonts w:ascii="Arial Narrow" w:hAnsi="Arial Narrow" w:cs="Arial"/>
          <w:b/>
        </w:rPr>
        <w:t>PONUDNIKA</w:t>
      </w:r>
    </w:p>
    <w:p w14:paraId="1248DE82" w14:textId="77777777" w:rsidR="004222A5" w:rsidRDefault="004222A5" w:rsidP="004222A5">
      <w:pPr>
        <w:jc w:val="center"/>
        <w:rPr>
          <w:rFonts w:ascii="Arial Narrow" w:hAnsi="Arial Narrow" w:cs="Arial"/>
          <w:b/>
        </w:rPr>
      </w:pPr>
    </w:p>
    <w:p w14:paraId="108CCD5D" w14:textId="77777777" w:rsidR="004222A5" w:rsidRDefault="004222A5" w:rsidP="004222A5">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14:paraId="04AF1BBE" w14:textId="77777777" w:rsidR="004222A5" w:rsidRDefault="004222A5" w:rsidP="004222A5">
      <w:pPr>
        <w:rPr>
          <w:rFonts w:ascii="Arial Narrow" w:hAnsi="Arial Narrow" w:cs="Arial"/>
          <w:sz w:val="20"/>
          <w:szCs w:val="20"/>
        </w:rPr>
      </w:pPr>
    </w:p>
    <w:p w14:paraId="4CC7E8EB" w14:textId="77777777" w:rsidR="004222A5" w:rsidRDefault="004222A5" w:rsidP="004222A5">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4222A5" w14:paraId="09F87EB1" w14:textId="77777777" w:rsidTr="000E4ACB">
        <w:tc>
          <w:tcPr>
            <w:tcW w:w="4606" w:type="dxa"/>
            <w:tcBorders>
              <w:top w:val="single" w:sz="4" w:space="0" w:color="auto"/>
              <w:left w:val="single" w:sz="4" w:space="0" w:color="auto"/>
              <w:bottom w:val="single" w:sz="4" w:space="0" w:color="auto"/>
              <w:right w:val="single" w:sz="4" w:space="0" w:color="auto"/>
            </w:tcBorders>
          </w:tcPr>
          <w:p w14:paraId="2C3F4F3F" w14:textId="77777777" w:rsidR="004222A5" w:rsidRDefault="004222A5" w:rsidP="000E4ACB">
            <w:pPr>
              <w:spacing w:line="256" w:lineRule="auto"/>
              <w:rPr>
                <w:rFonts w:ascii="Arial Narrow" w:hAnsi="Arial Narrow" w:cs="Arial"/>
                <w:b/>
                <w:sz w:val="20"/>
                <w:szCs w:val="20"/>
                <w:lang w:eastAsia="en-US"/>
              </w:rPr>
            </w:pPr>
          </w:p>
          <w:p w14:paraId="13CFEF7E" w14:textId="77777777" w:rsidR="004222A5" w:rsidRDefault="004222A5" w:rsidP="000E4ACB">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2B2372D1" w14:textId="77777777" w:rsidR="004222A5" w:rsidRDefault="004222A5" w:rsidP="000E4ACB">
            <w:pPr>
              <w:spacing w:line="256" w:lineRule="auto"/>
              <w:rPr>
                <w:rFonts w:ascii="Arial Narrow" w:hAnsi="Arial Narrow" w:cs="Arial"/>
                <w:b/>
                <w:sz w:val="20"/>
                <w:szCs w:val="20"/>
                <w:lang w:eastAsia="en-US"/>
              </w:rPr>
            </w:pPr>
          </w:p>
        </w:tc>
      </w:tr>
      <w:tr w:rsidR="004222A5" w14:paraId="49855210" w14:textId="77777777" w:rsidTr="000E4ACB">
        <w:tc>
          <w:tcPr>
            <w:tcW w:w="4606" w:type="dxa"/>
            <w:tcBorders>
              <w:top w:val="single" w:sz="4" w:space="0" w:color="auto"/>
              <w:left w:val="single" w:sz="4" w:space="0" w:color="auto"/>
              <w:bottom w:val="single" w:sz="4" w:space="0" w:color="auto"/>
              <w:right w:val="single" w:sz="4" w:space="0" w:color="auto"/>
            </w:tcBorders>
          </w:tcPr>
          <w:p w14:paraId="1D20F9B6" w14:textId="77777777" w:rsidR="004222A5" w:rsidRDefault="004222A5" w:rsidP="000E4ACB">
            <w:pPr>
              <w:spacing w:line="256" w:lineRule="auto"/>
              <w:rPr>
                <w:rFonts w:ascii="Arial Narrow" w:hAnsi="Arial Narrow" w:cs="Arial"/>
                <w:b/>
                <w:sz w:val="20"/>
                <w:szCs w:val="20"/>
                <w:lang w:eastAsia="en-US"/>
              </w:rPr>
            </w:pPr>
          </w:p>
          <w:p w14:paraId="15187171" w14:textId="77777777" w:rsidR="004222A5" w:rsidRDefault="004222A5" w:rsidP="000E4ACB">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65C4C9F9" w14:textId="77777777" w:rsidR="004222A5" w:rsidRDefault="004222A5" w:rsidP="000E4ACB">
            <w:pPr>
              <w:spacing w:line="256" w:lineRule="auto"/>
              <w:rPr>
                <w:rFonts w:ascii="Arial Narrow" w:hAnsi="Arial Narrow" w:cs="Arial"/>
                <w:b/>
                <w:sz w:val="20"/>
                <w:szCs w:val="20"/>
                <w:lang w:eastAsia="en-US"/>
              </w:rPr>
            </w:pPr>
          </w:p>
        </w:tc>
      </w:tr>
      <w:tr w:rsidR="004222A5" w14:paraId="6F1DDAF5" w14:textId="77777777" w:rsidTr="000E4ACB">
        <w:tc>
          <w:tcPr>
            <w:tcW w:w="4606" w:type="dxa"/>
            <w:tcBorders>
              <w:top w:val="single" w:sz="4" w:space="0" w:color="auto"/>
              <w:left w:val="single" w:sz="4" w:space="0" w:color="auto"/>
              <w:bottom w:val="single" w:sz="4" w:space="0" w:color="auto"/>
              <w:right w:val="single" w:sz="4" w:space="0" w:color="auto"/>
            </w:tcBorders>
          </w:tcPr>
          <w:p w14:paraId="1AAA0C47" w14:textId="77777777" w:rsidR="004222A5" w:rsidRDefault="004222A5" w:rsidP="000E4ACB">
            <w:pPr>
              <w:spacing w:line="256" w:lineRule="auto"/>
              <w:rPr>
                <w:rFonts w:ascii="Arial Narrow" w:hAnsi="Arial Narrow" w:cs="Arial"/>
                <w:b/>
                <w:sz w:val="20"/>
                <w:szCs w:val="20"/>
                <w:lang w:eastAsia="en-US"/>
              </w:rPr>
            </w:pPr>
          </w:p>
          <w:p w14:paraId="08A5B8D1" w14:textId="77777777" w:rsidR="004222A5" w:rsidRDefault="004222A5" w:rsidP="000E4ACB">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58AFE62B" w14:textId="77777777" w:rsidR="004222A5" w:rsidRDefault="004222A5" w:rsidP="000E4ACB">
            <w:pPr>
              <w:spacing w:line="256" w:lineRule="auto"/>
              <w:rPr>
                <w:rFonts w:ascii="Arial Narrow" w:hAnsi="Arial Narrow" w:cs="Arial"/>
                <w:b/>
                <w:sz w:val="20"/>
                <w:szCs w:val="20"/>
                <w:lang w:eastAsia="en-US"/>
              </w:rPr>
            </w:pPr>
          </w:p>
        </w:tc>
      </w:tr>
      <w:tr w:rsidR="004222A5" w14:paraId="350EF932" w14:textId="77777777" w:rsidTr="000E4ACB">
        <w:tc>
          <w:tcPr>
            <w:tcW w:w="4606" w:type="dxa"/>
            <w:tcBorders>
              <w:top w:val="single" w:sz="4" w:space="0" w:color="auto"/>
              <w:left w:val="single" w:sz="4" w:space="0" w:color="auto"/>
              <w:bottom w:val="single" w:sz="4" w:space="0" w:color="auto"/>
              <w:right w:val="single" w:sz="4" w:space="0" w:color="auto"/>
            </w:tcBorders>
          </w:tcPr>
          <w:p w14:paraId="6765D2F3" w14:textId="77777777" w:rsidR="004222A5" w:rsidRDefault="004222A5" w:rsidP="000E4ACB">
            <w:pPr>
              <w:spacing w:line="256" w:lineRule="auto"/>
              <w:rPr>
                <w:rFonts w:ascii="Arial Narrow" w:hAnsi="Arial Narrow" w:cs="Arial"/>
                <w:b/>
                <w:sz w:val="20"/>
                <w:szCs w:val="20"/>
                <w:lang w:eastAsia="en-US"/>
              </w:rPr>
            </w:pPr>
          </w:p>
          <w:p w14:paraId="485AAE7C" w14:textId="77777777" w:rsidR="004222A5" w:rsidRDefault="004222A5" w:rsidP="000E4ACB">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59E4AEB3" w14:textId="77777777" w:rsidR="004222A5" w:rsidRDefault="004222A5" w:rsidP="000E4ACB">
            <w:pPr>
              <w:spacing w:line="256" w:lineRule="auto"/>
              <w:rPr>
                <w:rFonts w:ascii="Arial Narrow" w:hAnsi="Arial Narrow" w:cs="Arial"/>
                <w:b/>
                <w:sz w:val="20"/>
                <w:szCs w:val="20"/>
                <w:lang w:eastAsia="en-US"/>
              </w:rPr>
            </w:pPr>
          </w:p>
        </w:tc>
      </w:tr>
      <w:tr w:rsidR="004222A5" w14:paraId="40BD8C0D" w14:textId="77777777" w:rsidTr="000E4ACB">
        <w:tc>
          <w:tcPr>
            <w:tcW w:w="4606" w:type="dxa"/>
            <w:tcBorders>
              <w:top w:val="single" w:sz="4" w:space="0" w:color="auto"/>
              <w:left w:val="single" w:sz="4" w:space="0" w:color="auto"/>
              <w:bottom w:val="single" w:sz="4" w:space="0" w:color="auto"/>
              <w:right w:val="single" w:sz="4" w:space="0" w:color="auto"/>
            </w:tcBorders>
          </w:tcPr>
          <w:p w14:paraId="1A7AC9C9" w14:textId="77777777" w:rsidR="004222A5" w:rsidRDefault="004222A5" w:rsidP="000E4ACB">
            <w:pPr>
              <w:spacing w:line="256" w:lineRule="auto"/>
              <w:rPr>
                <w:rFonts w:ascii="Arial Narrow" w:hAnsi="Arial Narrow" w:cs="Arial"/>
                <w:b/>
                <w:sz w:val="20"/>
                <w:szCs w:val="20"/>
                <w:lang w:eastAsia="en-US"/>
              </w:rPr>
            </w:pPr>
          </w:p>
          <w:p w14:paraId="739BD698" w14:textId="77777777" w:rsidR="004222A5" w:rsidRDefault="004222A5" w:rsidP="000E4ACB">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C84765C" w14:textId="77777777" w:rsidR="004222A5" w:rsidRDefault="004222A5" w:rsidP="000E4ACB">
            <w:pPr>
              <w:spacing w:line="256" w:lineRule="auto"/>
              <w:rPr>
                <w:rFonts w:ascii="Arial Narrow" w:hAnsi="Arial Narrow" w:cs="Arial"/>
                <w:b/>
                <w:sz w:val="20"/>
                <w:szCs w:val="20"/>
                <w:lang w:eastAsia="en-US"/>
              </w:rPr>
            </w:pPr>
          </w:p>
        </w:tc>
      </w:tr>
    </w:tbl>
    <w:p w14:paraId="42B2A664" w14:textId="77777777" w:rsidR="004222A5" w:rsidRDefault="004222A5" w:rsidP="004222A5">
      <w:pPr>
        <w:rPr>
          <w:rFonts w:ascii="Arial Narrow" w:hAnsi="Arial Narrow" w:cs="Arial"/>
          <w:sz w:val="20"/>
          <w:szCs w:val="20"/>
        </w:rPr>
      </w:pPr>
    </w:p>
    <w:p w14:paraId="5AA611BC" w14:textId="77777777" w:rsidR="004222A5" w:rsidRDefault="004222A5" w:rsidP="004222A5">
      <w:pPr>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4222A5" w14:paraId="7DB9F933" w14:textId="77777777" w:rsidTr="000E4ACB">
        <w:tc>
          <w:tcPr>
            <w:tcW w:w="534" w:type="dxa"/>
            <w:tcBorders>
              <w:top w:val="single" w:sz="4" w:space="0" w:color="auto"/>
              <w:left w:val="single" w:sz="4" w:space="0" w:color="auto"/>
              <w:bottom w:val="single" w:sz="4" w:space="0" w:color="auto"/>
              <w:right w:val="single" w:sz="4" w:space="0" w:color="auto"/>
            </w:tcBorders>
          </w:tcPr>
          <w:p w14:paraId="3003371C" w14:textId="77777777" w:rsidR="004222A5" w:rsidRDefault="004222A5" w:rsidP="000E4ACB">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665F089" w14:textId="77777777" w:rsidR="004222A5" w:rsidRDefault="004222A5" w:rsidP="000E4ACB">
            <w:pPr>
              <w:spacing w:line="256" w:lineRule="auto"/>
              <w:jc w:val="center"/>
              <w:rPr>
                <w:rFonts w:ascii="Arial Narrow" w:hAnsi="Arial Narrow" w:cs="Arial"/>
                <w:sz w:val="20"/>
                <w:szCs w:val="20"/>
                <w:lang w:eastAsia="en-US"/>
              </w:rPr>
            </w:pPr>
          </w:p>
          <w:p w14:paraId="0FC97690" w14:textId="77777777" w:rsidR="004222A5" w:rsidRDefault="004222A5" w:rsidP="000E4ACB">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3ED62E08" w14:textId="77777777" w:rsidR="004222A5" w:rsidRDefault="004222A5" w:rsidP="000E4ACB">
            <w:pPr>
              <w:spacing w:line="256" w:lineRule="auto"/>
              <w:jc w:val="center"/>
              <w:rPr>
                <w:rFonts w:ascii="Arial Narrow" w:hAnsi="Arial Narrow" w:cs="Arial"/>
                <w:sz w:val="20"/>
                <w:szCs w:val="20"/>
                <w:lang w:eastAsia="en-US"/>
              </w:rPr>
            </w:pPr>
          </w:p>
          <w:p w14:paraId="39B0B9D4" w14:textId="77777777" w:rsidR="004222A5" w:rsidRDefault="004222A5" w:rsidP="000E4ACB">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4BD5DA73" w14:textId="77777777" w:rsidR="004222A5" w:rsidRDefault="004222A5" w:rsidP="000E4ACB">
            <w:pPr>
              <w:spacing w:line="256" w:lineRule="auto"/>
              <w:jc w:val="center"/>
              <w:rPr>
                <w:rFonts w:ascii="Arial Narrow" w:hAnsi="Arial Narrow" w:cs="Arial"/>
                <w:sz w:val="20"/>
                <w:szCs w:val="20"/>
                <w:lang w:eastAsia="en-US"/>
              </w:rPr>
            </w:pPr>
          </w:p>
          <w:p w14:paraId="662A3ED9" w14:textId="77777777" w:rsidR="004222A5" w:rsidRDefault="004222A5" w:rsidP="000E4ACB">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4222A5" w14:paraId="40881872" w14:textId="77777777" w:rsidTr="000E4ACB">
        <w:tc>
          <w:tcPr>
            <w:tcW w:w="534" w:type="dxa"/>
            <w:tcBorders>
              <w:top w:val="single" w:sz="4" w:space="0" w:color="auto"/>
              <w:left w:val="single" w:sz="4" w:space="0" w:color="auto"/>
              <w:bottom w:val="single" w:sz="4" w:space="0" w:color="auto"/>
              <w:right w:val="single" w:sz="4" w:space="0" w:color="auto"/>
            </w:tcBorders>
          </w:tcPr>
          <w:p w14:paraId="629A08B8" w14:textId="77777777" w:rsidR="004222A5" w:rsidRDefault="004222A5" w:rsidP="000E4ACB">
            <w:pPr>
              <w:spacing w:line="256" w:lineRule="auto"/>
              <w:jc w:val="center"/>
              <w:rPr>
                <w:rFonts w:ascii="Arial Narrow" w:hAnsi="Arial Narrow" w:cs="Arial"/>
                <w:sz w:val="20"/>
                <w:szCs w:val="20"/>
                <w:lang w:eastAsia="en-US"/>
              </w:rPr>
            </w:pPr>
          </w:p>
          <w:p w14:paraId="4A4D69F6" w14:textId="77777777" w:rsidR="004222A5" w:rsidRDefault="004222A5" w:rsidP="000E4ACB">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6E6EA85" w14:textId="77777777" w:rsidR="004222A5" w:rsidRDefault="004222A5" w:rsidP="000E4ACB">
            <w:pPr>
              <w:spacing w:line="256" w:lineRule="auto"/>
              <w:jc w:val="center"/>
              <w:rPr>
                <w:rFonts w:ascii="Arial Narrow" w:hAnsi="Arial Narrow" w:cs="Arial"/>
                <w:sz w:val="20"/>
                <w:szCs w:val="20"/>
                <w:lang w:eastAsia="en-US"/>
              </w:rPr>
            </w:pPr>
          </w:p>
          <w:p w14:paraId="33BFB63A" w14:textId="77777777" w:rsidR="004222A5" w:rsidRDefault="004222A5" w:rsidP="000E4ACB">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CBE949A" w14:textId="77777777" w:rsidR="004222A5" w:rsidRDefault="004222A5" w:rsidP="000E4ACB">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657C75E" w14:textId="77777777" w:rsidR="004222A5" w:rsidRDefault="004222A5" w:rsidP="000E4ACB">
            <w:pPr>
              <w:spacing w:line="256" w:lineRule="auto"/>
              <w:jc w:val="center"/>
              <w:rPr>
                <w:rFonts w:ascii="Arial Narrow" w:hAnsi="Arial Narrow" w:cs="Arial"/>
                <w:sz w:val="20"/>
                <w:szCs w:val="20"/>
                <w:lang w:eastAsia="en-US"/>
              </w:rPr>
            </w:pPr>
          </w:p>
        </w:tc>
      </w:tr>
      <w:tr w:rsidR="004222A5" w14:paraId="0AE301D1" w14:textId="77777777" w:rsidTr="000E4ACB">
        <w:tc>
          <w:tcPr>
            <w:tcW w:w="534" w:type="dxa"/>
            <w:tcBorders>
              <w:top w:val="single" w:sz="4" w:space="0" w:color="auto"/>
              <w:left w:val="single" w:sz="4" w:space="0" w:color="auto"/>
              <w:bottom w:val="single" w:sz="4" w:space="0" w:color="auto"/>
              <w:right w:val="single" w:sz="4" w:space="0" w:color="auto"/>
            </w:tcBorders>
          </w:tcPr>
          <w:p w14:paraId="401EA934" w14:textId="77777777" w:rsidR="004222A5" w:rsidRDefault="004222A5" w:rsidP="000E4ACB">
            <w:pPr>
              <w:spacing w:line="256" w:lineRule="auto"/>
              <w:jc w:val="center"/>
              <w:rPr>
                <w:rFonts w:ascii="Arial Narrow" w:hAnsi="Arial Narrow" w:cs="Arial"/>
                <w:sz w:val="20"/>
                <w:szCs w:val="20"/>
                <w:lang w:eastAsia="en-US"/>
              </w:rPr>
            </w:pPr>
          </w:p>
          <w:p w14:paraId="734DF6EB" w14:textId="77777777" w:rsidR="004222A5" w:rsidRDefault="004222A5" w:rsidP="000E4ACB">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1069D12" w14:textId="77777777" w:rsidR="004222A5" w:rsidRDefault="004222A5" w:rsidP="000E4ACB">
            <w:pPr>
              <w:spacing w:line="256" w:lineRule="auto"/>
              <w:jc w:val="center"/>
              <w:rPr>
                <w:rFonts w:ascii="Arial Narrow" w:hAnsi="Arial Narrow" w:cs="Arial"/>
                <w:sz w:val="20"/>
                <w:szCs w:val="20"/>
                <w:lang w:eastAsia="en-US"/>
              </w:rPr>
            </w:pPr>
          </w:p>
          <w:p w14:paraId="45C46D37" w14:textId="77777777" w:rsidR="004222A5" w:rsidRDefault="004222A5" w:rsidP="000E4ACB">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B9EC13B" w14:textId="77777777" w:rsidR="004222A5" w:rsidRDefault="004222A5" w:rsidP="000E4ACB">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467BDA4" w14:textId="77777777" w:rsidR="004222A5" w:rsidRDefault="004222A5" w:rsidP="000E4ACB">
            <w:pPr>
              <w:spacing w:line="256" w:lineRule="auto"/>
              <w:jc w:val="center"/>
              <w:rPr>
                <w:rFonts w:ascii="Arial Narrow" w:hAnsi="Arial Narrow" w:cs="Arial"/>
                <w:sz w:val="20"/>
                <w:szCs w:val="20"/>
                <w:lang w:eastAsia="en-US"/>
              </w:rPr>
            </w:pPr>
          </w:p>
        </w:tc>
      </w:tr>
      <w:tr w:rsidR="004222A5" w14:paraId="7083BE37" w14:textId="77777777" w:rsidTr="000E4ACB">
        <w:tc>
          <w:tcPr>
            <w:tcW w:w="534" w:type="dxa"/>
            <w:tcBorders>
              <w:top w:val="single" w:sz="4" w:space="0" w:color="auto"/>
              <w:left w:val="single" w:sz="4" w:space="0" w:color="auto"/>
              <w:bottom w:val="single" w:sz="4" w:space="0" w:color="auto"/>
              <w:right w:val="single" w:sz="4" w:space="0" w:color="auto"/>
            </w:tcBorders>
          </w:tcPr>
          <w:p w14:paraId="41C95C1C" w14:textId="77777777" w:rsidR="004222A5" w:rsidRDefault="004222A5" w:rsidP="000E4ACB">
            <w:pPr>
              <w:spacing w:line="256" w:lineRule="auto"/>
              <w:jc w:val="center"/>
              <w:rPr>
                <w:rFonts w:ascii="Arial Narrow" w:hAnsi="Arial Narrow" w:cs="Arial"/>
                <w:sz w:val="20"/>
                <w:szCs w:val="20"/>
                <w:lang w:eastAsia="en-US"/>
              </w:rPr>
            </w:pPr>
          </w:p>
          <w:p w14:paraId="64DF65F4" w14:textId="77777777" w:rsidR="004222A5" w:rsidRDefault="004222A5" w:rsidP="000E4ACB">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9571BED" w14:textId="77777777" w:rsidR="004222A5" w:rsidRDefault="004222A5" w:rsidP="000E4ACB">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DD74E94" w14:textId="77777777" w:rsidR="004222A5" w:rsidRDefault="004222A5" w:rsidP="000E4ACB">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7EE6ACA" w14:textId="77777777" w:rsidR="004222A5" w:rsidRDefault="004222A5" w:rsidP="000E4ACB">
            <w:pPr>
              <w:spacing w:line="256" w:lineRule="auto"/>
              <w:jc w:val="center"/>
              <w:rPr>
                <w:rFonts w:ascii="Arial Narrow" w:hAnsi="Arial Narrow" w:cs="Arial"/>
                <w:sz w:val="20"/>
                <w:szCs w:val="20"/>
                <w:lang w:eastAsia="en-US"/>
              </w:rPr>
            </w:pPr>
          </w:p>
        </w:tc>
      </w:tr>
    </w:tbl>
    <w:p w14:paraId="09254755" w14:textId="77777777" w:rsidR="004222A5" w:rsidRDefault="004222A5" w:rsidP="004222A5">
      <w:pPr>
        <w:rPr>
          <w:rFonts w:ascii="Arial Narrow" w:hAnsi="Arial Narrow" w:cs="Arial"/>
          <w:sz w:val="20"/>
          <w:szCs w:val="20"/>
        </w:rPr>
      </w:pPr>
    </w:p>
    <w:p w14:paraId="762E4B63" w14:textId="77777777" w:rsidR="004222A5" w:rsidRDefault="004222A5" w:rsidP="004222A5">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4222A5" w14:paraId="4B9CDB92" w14:textId="77777777" w:rsidTr="000E4ACB">
        <w:tc>
          <w:tcPr>
            <w:tcW w:w="534" w:type="dxa"/>
            <w:tcBorders>
              <w:top w:val="single" w:sz="4" w:space="0" w:color="auto"/>
              <w:left w:val="single" w:sz="4" w:space="0" w:color="auto"/>
              <w:bottom w:val="single" w:sz="4" w:space="0" w:color="auto"/>
              <w:right w:val="single" w:sz="4" w:space="0" w:color="auto"/>
            </w:tcBorders>
          </w:tcPr>
          <w:p w14:paraId="690F080D" w14:textId="77777777" w:rsidR="004222A5" w:rsidRDefault="004222A5" w:rsidP="000E4ACB">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0B4DAEE" w14:textId="77777777" w:rsidR="004222A5" w:rsidRDefault="004222A5" w:rsidP="000E4ACB">
            <w:pPr>
              <w:spacing w:line="256" w:lineRule="auto"/>
              <w:jc w:val="center"/>
              <w:rPr>
                <w:rFonts w:ascii="Arial Narrow" w:hAnsi="Arial Narrow" w:cs="Arial"/>
                <w:sz w:val="20"/>
                <w:szCs w:val="20"/>
                <w:lang w:eastAsia="en-US"/>
              </w:rPr>
            </w:pPr>
          </w:p>
          <w:p w14:paraId="353F87C5" w14:textId="77777777" w:rsidR="004222A5" w:rsidRDefault="004222A5" w:rsidP="000E4ACB">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614869F5" w14:textId="77777777" w:rsidR="004222A5" w:rsidRDefault="004222A5" w:rsidP="000E4ACB">
            <w:pPr>
              <w:spacing w:line="256" w:lineRule="auto"/>
              <w:jc w:val="center"/>
              <w:rPr>
                <w:rFonts w:ascii="Arial Narrow" w:hAnsi="Arial Narrow" w:cs="Arial"/>
                <w:sz w:val="20"/>
                <w:szCs w:val="20"/>
                <w:lang w:eastAsia="en-US"/>
              </w:rPr>
            </w:pPr>
          </w:p>
          <w:p w14:paraId="3215B5BB" w14:textId="77777777" w:rsidR="004222A5" w:rsidRDefault="004222A5" w:rsidP="000E4ACB">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05E9A14D" w14:textId="77777777" w:rsidR="004222A5" w:rsidRDefault="004222A5" w:rsidP="000E4ACB">
            <w:pPr>
              <w:spacing w:line="256" w:lineRule="auto"/>
              <w:jc w:val="center"/>
              <w:rPr>
                <w:rFonts w:ascii="Arial Narrow" w:hAnsi="Arial Narrow" w:cs="Arial"/>
                <w:sz w:val="20"/>
                <w:szCs w:val="20"/>
                <w:lang w:eastAsia="en-US"/>
              </w:rPr>
            </w:pPr>
          </w:p>
          <w:p w14:paraId="6EDDBCB2" w14:textId="77777777" w:rsidR="004222A5" w:rsidRDefault="004222A5" w:rsidP="000E4ACB">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4222A5" w14:paraId="56ABFCAF" w14:textId="77777777" w:rsidTr="000E4ACB">
        <w:tc>
          <w:tcPr>
            <w:tcW w:w="534" w:type="dxa"/>
            <w:tcBorders>
              <w:top w:val="single" w:sz="4" w:space="0" w:color="auto"/>
              <w:left w:val="single" w:sz="4" w:space="0" w:color="auto"/>
              <w:bottom w:val="single" w:sz="4" w:space="0" w:color="auto"/>
              <w:right w:val="single" w:sz="4" w:space="0" w:color="auto"/>
            </w:tcBorders>
          </w:tcPr>
          <w:p w14:paraId="5BA040E3" w14:textId="77777777" w:rsidR="004222A5" w:rsidRDefault="004222A5" w:rsidP="000E4ACB">
            <w:pPr>
              <w:spacing w:line="256" w:lineRule="auto"/>
              <w:jc w:val="center"/>
              <w:rPr>
                <w:rFonts w:ascii="Arial Narrow" w:hAnsi="Arial Narrow" w:cs="Arial"/>
                <w:sz w:val="20"/>
                <w:szCs w:val="20"/>
                <w:lang w:eastAsia="en-US"/>
              </w:rPr>
            </w:pPr>
          </w:p>
          <w:p w14:paraId="2DE61DEE" w14:textId="77777777" w:rsidR="004222A5" w:rsidRDefault="004222A5" w:rsidP="000E4ACB">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01708A7" w14:textId="77777777" w:rsidR="004222A5" w:rsidRDefault="004222A5" w:rsidP="000E4ACB">
            <w:pPr>
              <w:spacing w:line="256" w:lineRule="auto"/>
              <w:jc w:val="center"/>
              <w:rPr>
                <w:rFonts w:ascii="Arial Narrow" w:hAnsi="Arial Narrow" w:cs="Arial"/>
                <w:sz w:val="20"/>
                <w:szCs w:val="20"/>
                <w:lang w:eastAsia="en-US"/>
              </w:rPr>
            </w:pPr>
          </w:p>
          <w:p w14:paraId="3EB3DCAA" w14:textId="77777777" w:rsidR="004222A5" w:rsidRDefault="004222A5" w:rsidP="000E4ACB">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525321D" w14:textId="77777777" w:rsidR="004222A5" w:rsidRDefault="004222A5" w:rsidP="000E4ACB">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F003988" w14:textId="77777777" w:rsidR="004222A5" w:rsidRDefault="004222A5" w:rsidP="000E4ACB">
            <w:pPr>
              <w:spacing w:line="256" w:lineRule="auto"/>
              <w:jc w:val="center"/>
              <w:rPr>
                <w:rFonts w:ascii="Arial Narrow" w:hAnsi="Arial Narrow" w:cs="Arial"/>
                <w:sz w:val="20"/>
                <w:szCs w:val="20"/>
                <w:lang w:eastAsia="en-US"/>
              </w:rPr>
            </w:pPr>
          </w:p>
        </w:tc>
      </w:tr>
      <w:tr w:rsidR="004222A5" w14:paraId="5621BE92" w14:textId="77777777" w:rsidTr="000E4ACB">
        <w:tc>
          <w:tcPr>
            <w:tcW w:w="534" w:type="dxa"/>
            <w:tcBorders>
              <w:top w:val="single" w:sz="4" w:space="0" w:color="auto"/>
              <w:left w:val="single" w:sz="4" w:space="0" w:color="auto"/>
              <w:bottom w:val="single" w:sz="4" w:space="0" w:color="auto"/>
              <w:right w:val="single" w:sz="4" w:space="0" w:color="auto"/>
            </w:tcBorders>
          </w:tcPr>
          <w:p w14:paraId="1F099D18" w14:textId="77777777" w:rsidR="004222A5" w:rsidRDefault="004222A5" w:rsidP="000E4ACB">
            <w:pPr>
              <w:spacing w:line="256" w:lineRule="auto"/>
              <w:jc w:val="center"/>
              <w:rPr>
                <w:rFonts w:ascii="Arial Narrow" w:hAnsi="Arial Narrow" w:cs="Arial"/>
                <w:sz w:val="20"/>
                <w:szCs w:val="20"/>
                <w:lang w:eastAsia="en-US"/>
              </w:rPr>
            </w:pPr>
          </w:p>
          <w:p w14:paraId="4EDC5B30" w14:textId="77777777" w:rsidR="004222A5" w:rsidRDefault="004222A5" w:rsidP="000E4ACB">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6A3267D" w14:textId="77777777" w:rsidR="004222A5" w:rsidRDefault="004222A5" w:rsidP="000E4ACB">
            <w:pPr>
              <w:spacing w:line="256" w:lineRule="auto"/>
              <w:jc w:val="center"/>
              <w:rPr>
                <w:rFonts w:ascii="Arial Narrow" w:hAnsi="Arial Narrow" w:cs="Arial"/>
                <w:sz w:val="20"/>
                <w:szCs w:val="20"/>
                <w:lang w:eastAsia="en-US"/>
              </w:rPr>
            </w:pPr>
          </w:p>
          <w:p w14:paraId="6C087262" w14:textId="77777777" w:rsidR="004222A5" w:rsidRDefault="004222A5" w:rsidP="000E4ACB">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B1905E0" w14:textId="77777777" w:rsidR="004222A5" w:rsidRDefault="004222A5" w:rsidP="000E4ACB">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A0327FC" w14:textId="77777777" w:rsidR="004222A5" w:rsidRDefault="004222A5" w:rsidP="000E4ACB">
            <w:pPr>
              <w:spacing w:line="256" w:lineRule="auto"/>
              <w:jc w:val="center"/>
              <w:rPr>
                <w:rFonts w:ascii="Arial Narrow" w:hAnsi="Arial Narrow" w:cs="Arial"/>
                <w:sz w:val="20"/>
                <w:szCs w:val="20"/>
                <w:lang w:eastAsia="en-US"/>
              </w:rPr>
            </w:pPr>
          </w:p>
        </w:tc>
      </w:tr>
      <w:tr w:rsidR="004222A5" w14:paraId="0BC0B5AF" w14:textId="77777777" w:rsidTr="000E4ACB">
        <w:tc>
          <w:tcPr>
            <w:tcW w:w="534" w:type="dxa"/>
            <w:tcBorders>
              <w:top w:val="single" w:sz="4" w:space="0" w:color="auto"/>
              <w:left w:val="single" w:sz="4" w:space="0" w:color="auto"/>
              <w:bottom w:val="single" w:sz="4" w:space="0" w:color="auto"/>
              <w:right w:val="single" w:sz="4" w:space="0" w:color="auto"/>
            </w:tcBorders>
          </w:tcPr>
          <w:p w14:paraId="6798C094" w14:textId="77777777" w:rsidR="004222A5" w:rsidRDefault="004222A5" w:rsidP="000E4ACB">
            <w:pPr>
              <w:spacing w:line="256" w:lineRule="auto"/>
              <w:jc w:val="center"/>
              <w:rPr>
                <w:rFonts w:ascii="Arial Narrow" w:hAnsi="Arial Narrow" w:cs="Arial"/>
                <w:sz w:val="20"/>
                <w:szCs w:val="20"/>
                <w:lang w:eastAsia="en-US"/>
              </w:rPr>
            </w:pPr>
          </w:p>
          <w:p w14:paraId="6A20C9ED" w14:textId="77777777" w:rsidR="004222A5" w:rsidRDefault="004222A5" w:rsidP="000E4ACB">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6EF72FA" w14:textId="77777777" w:rsidR="004222A5" w:rsidRDefault="004222A5" w:rsidP="000E4ACB">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B1A872F" w14:textId="77777777" w:rsidR="004222A5" w:rsidRDefault="004222A5" w:rsidP="000E4ACB">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3C0EFEA" w14:textId="77777777" w:rsidR="004222A5" w:rsidRDefault="004222A5" w:rsidP="000E4ACB">
            <w:pPr>
              <w:spacing w:line="256" w:lineRule="auto"/>
              <w:jc w:val="center"/>
              <w:rPr>
                <w:rFonts w:ascii="Arial Narrow" w:hAnsi="Arial Narrow" w:cs="Arial"/>
                <w:sz w:val="20"/>
                <w:szCs w:val="20"/>
                <w:lang w:eastAsia="en-US"/>
              </w:rPr>
            </w:pPr>
          </w:p>
        </w:tc>
      </w:tr>
    </w:tbl>
    <w:p w14:paraId="7B06AD99" w14:textId="77777777" w:rsidR="004222A5" w:rsidRDefault="004222A5" w:rsidP="004222A5">
      <w:pPr>
        <w:rPr>
          <w:rFonts w:ascii="Arial Narrow" w:hAnsi="Arial Narrow" w:cs="Arial"/>
          <w:b/>
          <w:i/>
          <w:sz w:val="20"/>
          <w:szCs w:val="20"/>
        </w:rPr>
      </w:pPr>
    </w:p>
    <w:p w14:paraId="4A3EBB2C" w14:textId="77777777" w:rsidR="004222A5" w:rsidRDefault="004222A5" w:rsidP="004222A5">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14:paraId="639F52BC" w14:textId="77777777" w:rsidR="004222A5" w:rsidRDefault="004222A5" w:rsidP="004222A5">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14:paraId="7235E8A2" w14:textId="77777777" w:rsidR="004222A5" w:rsidRDefault="004222A5" w:rsidP="004222A5">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14:paraId="192A961A" w14:textId="77777777" w:rsidR="004222A5" w:rsidRDefault="004222A5" w:rsidP="004222A5">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14:paraId="11CD11AE" w14:textId="77777777" w:rsidR="004222A5" w:rsidRDefault="004222A5" w:rsidP="004222A5">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032BF677" w14:textId="77777777" w:rsidR="004222A5" w:rsidRDefault="004222A5" w:rsidP="004222A5">
      <w:pPr>
        <w:rPr>
          <w:rFonts w:ascii="Arial Narrow" w:hAnsi="Arial Narrow"/>
          <w:sz w:val="22"/>
          <w:szCs w:val="22"/>
        </w:rPr>
      </w:pPr>
    </w:p>
    <w:p w14:paraId="489AD3D3" w14:textId="77777777" w:rsidR="004222A5" w:rsidRDefault="004222A5" w:rsidP="004222A5">
      <w:pPr>
        <w:rPr>
          <w:rFonts w:ascii="Arial Narrow" w:hAnsi="Arial Narrow"/>
          <w:sz w:val="22"/>
          <w:szCs w:val="22"/>
        </w:rPr>
      </w:pPr>
    </w:p>
    <w:p w14:paraId="76BD2004" w14:textId="77777777" w:rsidR="004222A5" w:rsidRDefault="004222A5" w:rsidP="004222A5">
      <w:pPr>
        <w:jc w:val="center"/>
        <w:rPr>
          <w:rFonts w:ascii="Arial Narrow" w:hAnsi="Arial Narrow" w:cs="Arial"/>
          <w:b/>
          <w:bCs/>
        </w:rPr>
      </w:pPr>
    </w:p>
    <w:p w14:paraId="50822C8B" w14:textId="77777777" w:rsidR="00D75BFA" w:rsidRDefault="00D75BFA" w:rsidP="004222A5">
      <w:pPr>
        <w:jc w:val="center"/>
        <w:rPr>
          <w:rFonts w:ascii="Arial Narrow" w:hAnsi="Arial Narrow" w:cs="Arial"/>
          <w:b/>
          <w:bCs/>
        </w:rPr>
      </w:pPr>
    </w:p>
    <w:p w14:paraId="2CF3AA56" w14:textId="77777777" w:rsidR="004222A5" w:rsidRDefault="004222A5" w:rsidP="004222A5">
      <w:pPr>
        <w:jc w:val="center"/>
        <w:rPr>
          <w:rFonts w:ascii="Arial Narrow" w:hAnsi="Arial Narrow" w:cs="Arial"/>
          <w:b/>
          <w:bCs/>
        </w:rPr>
      </w:pPr>
    </w:p>
    <w:p w14:paraId="1ADA76EB" w14:textId="77777777" w:rsidR="004222A5" w:rsidRPr="00383466" w:rsidRDefault="004222A5" w:rsidP="004222A5">
      <w:pPr>
        <w:jc w:val="center"/>
        <w:rPr>
          <w:rFonts w:ascii="Arial Narrow" w:hAnsi="Arial Narrow"/>
          <w:b/>
          <w:bCs/>
        </w:rPr>
      </w:pPr>
      <w:r w:rsidRPr="00383466">
        <w:rPr>
          <w:rFonts w:ascii="Arial Narrow" w:hAnsi="Arial Narrow"/>
          <w:b/>
          <w:bCs/>
        </w:rPr>
        <w:t>VZOREC POGODBE</w:t>
      </w:r>
    </w:p>
    <w:p w14:paraId="4A10C866" w14:textId="77777777" w:rsidR="004222A5" w:rsidRPr="00383466" w:rsidRDefault="004222A5" w:rsidP="004222A5">
      <w:pPr>
        <w:jc w:val="both"/>
        <w:rPr>
          <w:rFonts w:ascii="Arial Narrow" w:hAnsi="Arial Narrow"/>
          <w:b/>
          <w:bCs/>
        </w:rPr>
      </w:pPr>
    </w:p>
    <w:tbl>
      <w:tblPr>
        <w:tblW w:w="9322" w:type="dxa"/>
        <w:tblLook w:val="04A0" w:firstRow="1" w:lastRow="0" w:firstColumn="1" w:lastColumn="0" w:noHBand="0" w:noVBand="1"/>
      </w:tblPr>
      <w:tblGrid>
        <w:gridCol w:w="1359"/>
        <w:gridCol w:w="7963"/>
      </w:tblGrid>
      <w:tr w:rsidR="004222A5" w:rsidRPr="00383466" w14:paraId="10B2961C" w14:textId="77777777" w:rsidTr="000E4ACB">
        <w:tc>
          <w:tcPr>
            <w:tcW w:w="1242" w:type="dxa"/>
            <w:hideMark/>
          </w:tcPr>
          <w:p w14:paraId="00E4BF49" w14:textId="77777777" w:rsidR="004222A5" w:rsidRPr="00383466" w:rsidRDefault="004222A5" w:rsidP="000E4ACB">
            <w:pPr>
              <w:jc w:val="both"/>
              <w:rPr>
                <w:rFonts w:ascii="Arial Narrow" w:hAnsi="Arial Narrow" w:cs="Arial"/>
                <w:b/>
                <w:bCs/>
                <w:sz w:val="22"/>
                <w:szCs w:val="22"/>
                <w:lang w:eastAsia="en-US"/>
              </w:rPr>
            </w:pPr>
            <w:r w:rsidRPr="00383466">
              <w:rPr>
                <w:rFonts w:ascii="Arial Narrow" w:hAnsi="Arial Narrow" w:cs="Arial"/>
                <w:b/>
                <w:bCs/>
                <w:color w:val="0000FF"/>
                <w:sz w:val="22"/>
                <w:szCs w:val="22"/>
                <w:lang w:eastAsia="en-US"/>
              </w:rPr>
              <w:t>OPOZORILO:</w:t>
            </w:r>
          </w:p>
        </w:tc>
        <w:tc>
          <w:tcPr>
            <w:tcW w:w="8080" w:type="dxa"/>
            <w:hideMark/>
          </w:tcPr>
          <w:p w14:paraId="628AF8E8" w14:textId="77777777" w:rsidR="004222A5" w:rsidRPr="00383466" w:rsidRDefault="004222A5" w:rsidP="000E4ACB">
            <w:pPr>
              <w:jc w:val="both"/>
              <w:rPr>
                <w:rFonts w:ascii="Arial Narrow" w:hAnsi="Arial Narrow" w:cs="Arial"/>
                <w:b/>
                <w:bCs/>
              </w:rPr>
            </w:pPr>
            <w:r w:rsidRPr="00383466">
              <w:rPr>
                <w:rFonts w:ascii="Arial Narrow" w:hAnsi="Arial Narrow" w:cs="Arial"/>
                <w:b/>
                <w:bCs/>
              </w:rPr>
              <w:t xml:space="preserve">Ponudnik mora izpolniti in priložiti ta ponudbeni obrazec in bo podpisan hkrati s podpisom celotne ponudbene dokumentacije. </w:t>
            </w:r>
          </w:p>
          <w:p w14:paraId="087BCEA0" w14:textId="77777777" w:rsidR="004222A5" w:rsidRPr="00383466" w:rsidRDefault="004222A5" w:rsidP="000E4ACB">
            <w:pPr>
              <w:jc w:val="both"/>
              <w:rPr>
                <w:rFonts w:ascii="Arial Narrow" w:hAnsi="Arial Narrow" w:cs="Arial"/>
                <w:b/>
                <w:sz w:val="22"/>
                <w:szCs w:val="22"/>
                <w:lang w:eastAsia="en-US"/>
              </w:rPr>
            </w:pPr>
          </w:p>
        </w:tc>
      </w:tr>
    </w:tbl>
    <w:p w14:paraId="2E357CAD" w14:textId="77777777" w:rsidR="004222A5" w:rsidRPr="00383466" w:rsidRDefault="004222A5" w:rsidP="004222A5">
      <w:pPr>
        <w:rPr>
          <w:rFonts w:ascii="Arial Narrow" w:hAnsi="Arial Narrow"/>
          <w:b/>
        </w:rPr>
      </w:pPr>
    </w:p>
    <w:p w14:paraId="54FCBDC8" w14:textId="77777777" w:rsidR="004222A5" w:rsidRPr="00383466" w:rsidRDefault="004222A5" w:rsidP="004222A5">
      <w:pPr>
        <w:jc w:val="center"/>
        <w:rPr>
          <w:rFonts w:ascii="Arial Narrow" w:hAnsi="Arial Narrow"/>
          <w:b/>
        </w:rPr>
      </w:pPr>
    </w:p>
    <w:p w14:paraId="7F097FB0" w14:textId="77777777" w:rsidR="004222A5" w:rsidRPr="00383466" w:rsidRDefault="004222A5" w:rsidP="004222A5">
      <w:pPr>
        <w:jc w:val="center"/>
        <w:rPr>
          <w:rFonts w:ascii="Arial Narrow" w:hAnsi="Arial Narrow"/>
          <w:b/>
        </w:rPr>
      </w:pPr>
      <w:r w:rsidRPr="00383466">
        <w:rPr>
          <w:rFonts w:ascii="Arial Narrow" w:hAnsi="Arial Narrow"/>
          <w:b/>
        </w:rPr>
        <w:t xml:space="preserve">POGODBA </w:t>
      </w:r>
    </w:p>
    <w:p w14:paraId="2A748191" w14:textId="77777777" w:rsidR="004222A5" w:rsidRPr="00383466" w:rsidRDefault="004222A5" w:rsidP="004222A5">
      <w:pPr>
        <w:rPr>
          <w:rFonts w:ascii="Arial Narrow" w:hAnsi="Arial Narrow"/>
        </w:rPr>
      </w:pPr>
    </w:p>
    <w:p w14:paraId="529B709D" w14:textId="77777777" w:rsidR="004222A5" w:rsidRPr="00383466" w:rsidRDefault="004222A5" w:rsidP="004222A5">
      <w:pPr>
        <w:rPr>
          <w:rFonts w:ascii="Arial Narrow" w:hAnsi="Arial Narrow"/>
        </w:rPr>
      </w:pPr>
    </w:p>
    <w:p w14:paraId="303C282E" w14:textId="77777777" w:rsidR="004222A5" w:rsidRPr="00383466" w:rsidRDefault="004222A5" w:rsidP="004222A5">
      <w:pPr>
        <w:rPr>
          <w:rFonts w:ascii="Arial Narrow" w:hAnsi="Arial Narrow"/>
        </w:rPr>
      </w:pPr>
      <w:r w:rsidRPr="00383466">
        <w:rPr>
          <w:rFonts w:ascii="Arial Narrow" w:hAnsi="Arial Narrow"/>
        </w:rPr>
        <w:t>ki jo na podlagi izvedenega javnega razpisa JN _______/2018 objavljenega na Portalu javnih naročil in  ponudbe  izbranega dobavitelja št. ____________ z dne __________,  skleneta</w:t>
      </w:r>
    </w:p>
    <w:p w14:paraId="0EDE2AD4" w14:textId="77777777" w:rsidR="004222A5" w:rsidRPr="00383466" w:rsidRDefault="004222A5" w:rsidP="004222A5">
      <w:pPr>
        <w:rPr>
          <w:rFonts w:ascii="Arial Narrow" w:hAnsi="Arial Narrow"/>
        </w:rPr>
      </w:pPr>
    </w:p>
    <w:p w14:paraId="7C1DD0BE" w14:textId="77777777" w:rsidR="004222A5" w:rsidRPr="00383466" w:rsidRDefault="004222A5" w:rsidP="004222A5">
      <w:pPr>
        <w:rPr>
          <w:rFonts w:ascii="Arial Narrow" w:hAnsi="Arial Narrow"/>
        </w:rPr>
      </w:pPr>
    </w:p>
    <w:p w14:paraId="1EDDFF0A" w14:textId="77777777" w:rsidR="004222A5" w:rsidRPr="00383466" w:rsidRDefault="004222A5" w:rsidP="004222A5">
      <w:pPr>
        <w:tabs>
          <w:tab w:val="left" w:pos="1701"/>
        </w:tabs>
        <w:rPr>
          <w:rFonts w:ascii="Arial Narrow" w:hAnsi="Arial Narrow"/>
        </w:rPr>
      </w:pPr>
      <w:r w:rsidRPr="00383466">
        <w:rPr>
          <w:rFonts w:ascii="Arial Narrow" w:hAnsi="Arial Narrow"/>
          <w:b/>
        </w:rPr>
        <w:t xml:space="preserve">NAROČNIK:      UNIVERZITETNI KLINIČNI CENTER LJUBLJANA, Zaloška 2, 1525 Ljubljana, </w:t>
      </w:r>
      <w:r w:rsidRPr="00383466">
        <w:rPr>
          <w:rFonts w:ascii="Arial Narrow" w:hAnsi="Arial Narrow"/>
        </w:rPr>
        <w:t>ki ga zastopa generalni direktor Aleš Šabeder, univ. dipl. ekon.</w:t>
      </w:r>
    </w:p>
    <w:p w14:paraId="458DD968" w14:textId="77777777" w:rsidR="004222A5" w:rsidRPr="00383466" w:rsidRDefault="004222A5" w:rsidP="004222A5">
      <w:pPr>
        <w:tabs>
          <w:tab w:val="left" w:pos="1701"/>
        </w:tabs>
        <w:rPr>
          <w:rFonts w:ascii="Arial Narrow" w:hAnsi="Arial Narrow"/>
          <w:b/>
        </w:rPr>
      </w:pPr>
      <w:r w:rsidRPr="00383466">
        <w:rPr>
          <w:rFonts w:ascii="Arial Narrow" w:hAnsi="Arial Narrow"/>
        </w:rPr>
        <w:t>(v nadaljevanju: naročnik)</w:t>
      </w:r>
    </w:p>
    <w:p w14:paraId="6DDA3C27" w14:textId="77777777" w:rsidR="004222A5" w:rsidRPr="00383466" w:rsidRDefault="004222A5" w:rsidP="004222A5">
      <w:pPr>
        <w:rPr>
          <w:rFonts w:ascii="Arial Narrow" w:hAnsi="Arial Narrow"/>
        </w:rPr>
      </w:pPr>
    </w:p>
    <w:p w14:paraId="6842880C" w14:textId="77777777" w:rsidR="004222A5" w:rsidRPr="00383466" w:rsidRDefault="004222A5" w:rsidP="004222A5">
      <w:pPr>
        <w:rPr>
          <w:rFonts w:ascii="Arial Narrow" w:hAnsi="Arial Narrow"/>
        </w:rPr>
      </w:pPr>
      <w:r w:rsidRPr="00383466">
        <w:rPr>
          <w:rFonts w:ascii="Arial Narrow" w:hAnsi="Arial Narrow"/>
        </w:rPr>
        <w:t>Ident. št. za DDV: SI52111776</w:t>
      </w:r>
    </w:p>
    <w:p w14:paraId="5B6A1324" w14:textId="77777777" w:rsidR="004222A5" w:rsidRPr="00383466" w:rsidRDefault="004222A5" w:rsidP="004222A5">
      <w:pPr>
        <w:rPr>
          <w:rFonts w:ascii="Arial Narrow" w:hAnsi="Arial Narrow"/>
        </w:rPr>
      </w:pPr>
      <w:r w:rsidRPr="00383466">
        <w:rPr>
          <w:rFonts w:ascii="Arial Narrow" w:hAnsi="Arial Narrow"/>
        </w:rPr>
        <w:t>Matična številka: 5057272</w:t>
      </w:r>
    </w:p>
    <w:p w14:paraId="0F6D43AB" w14:textId="77777777" w:rsidR="004222A5" w:rsidRPr="00383466" w:rsidRDefault="004222A5" w:rsidP="004222A5">
      <w:pPr>
        <w:rPr>
          <w:rFonts w:ascii="Arial Narrow" w:hAnsi="Arial Narrow"/>
        </w:rPr>
      </w:pPr>
    </w:p>
    <w:p w14:paraId="6DC9A6B3" w14:textId="77777777" w:rsidR="004222A5" w:rsidRPr="00383466" w:rsidRDefault="004222A5" w:rsidP="004222A5">
      <w:pPr>
        <w:rPr>
          <w:rFonts w:ascii="Arial Narrow" w:hAnsi="Arial Narrow"/>
        </w:rPr>
      </w:pPr>
    </w:p>
    <w:p w14:paraId="6C0D07FA" w14:textId="77777777" w:rsidR="004222A5" w:rsidRPr="00383466" w:rsidRDefault="004222A5" w:rsidP="004222A5">
      <w:pPr>
        <w:rPr>
          <w:rFonts w:ascii="Arial Narrow" w:hAnsi="Arial Narrow"/>
          <w:b/>
        </w:rPr>
      </w:pPr>
      <w:r w:rsidRPr="00383466">
        <w:rPr>
          <w:rFonts w:ascii="Arial Narrow" w:hAnsi="Arial Narrow"/>
          <w:b/>
        </w:rPr>
        <w:t>DOBAVITELJ:</w:t>
      </w:r>
    </w:p>
    <w:p w14:paraId="4AF7F1D6" w14:textId="77777777" w:rsidR="004222A5" w:rsidRPr="00383466" w:rsidRDefault="004222A5" w:rsidP="004222A5">
      <w:pPr>
        <w:rPr>
          <w:rFonts w:ascii="Arial Narrow" w:hAnsi="Arial Narrow"/>
        </w:rPr>
      </w:pPr>
    </w:p>
    <w:p w14:paraId="25058DDD" w14:textId="77777777" w:rsidR="004222A5" w:rsidRPr="00383466" w:rsidRDefault="004222A5" w:rsidP="004222A5">
      <w:pPr>
        <w:rPr>
          <w:rFonts w:ascii="Arial Narrow" w:hAnsi="Arial Narrow"/>
        </w:rPr>
      </w:pPr>
    </w:p>
    <w:p w14:paraId="61201912" w14:textId="77777777" w:rsidR="004222A5" w:rsidRPr="00383466" w:rsidRDefault="004222A5" w:rsidP="004222A5">
      <w:pPr>
        <w:rPr>
          <w:rFonts w:ascii="Arial Narrow" w:hAnsi="Arial Narrow"/>
        </w:rPr>
      </w:pPr>
      <w:r w:rsidRPr="00383466">
        <w:rPr>
          <w:rFonts w:ascii="Arial Narrow" w:hAnsi="Arial Narrow"/>
        </w:rPr>
        <w:t>Ident. št. za DDV:</w:t>
      </w:r>
    </w:p>
    <w:p w14:paraId="276EB3D0" w14:textId="77777777" w:rsidR="004222A5" w:rsidRPr="00383466" w:rsidRDefault="004222A5" w:rsidP="004222A5">
      <w:pPr>
        <w:rPr>
          <w:rFonts w:ascii="Arial Narrow" w:hAnsi="Arial Narrow"/>
        </w:rPr>
      </w:pPr>
      <w:r w:rsidRPr="00383466">
        <w:rPr>
          <w:rFonts w:ascii="Arial Narrow" w:hAnsi="Arial Narrow"/>
        </w:rPr>
        <w:t>Matična številka:</w:t>
      </w:r>
    </w:p>
    <w:p w14:paraId="5CF4F818" w14:textId="77777777" w:rsidR="004222A5" w:rsidRPr="00383466" w:rsidRDefault="004222A5" w:rsidP="004222A5">
      <w:pPr>
        <w:rPr>
          <w:rFonts w:ascii="Arial Narrow" w:hAnsi="Arial Narrow"/>
        </w:rPr>
      </w:pPr>
    </w:p>
    <w:p w14:paraId="3CDEA023" w14:textId="77777777" w:rsidR="004222A5" w:rsidRPr="00383466" w:rsidRDefault="004222A5" w:rsidP="004222A5">
      <w:pPr>
        <w:rPr>
          <w:rFonts w:ascii="Arial Narrow" w:hAnsi="Arial Narrow"/>
        </w:rPr>
      </w:pPr>
    </w:p>
    <w:p w14:paraId="43B23C60" w14:textId="77777777" w:rsidR="004222A5" w:rsidRPr="00383466" w:rsidRDefault="004222A5" w:rsidP="004222A5">
      <w:pPr>
        <w:rPr>
          <w:rFonts w:ascii="Arial Narrow" w:hAnsi="Arial Narrow"/>
        </w:rPr>
      </w:pPr>
      <w:r w:rsidRPr="00383466">
        <w:rPr>
          <w:rFonts w:ascii="Arial Narrow" w:hAnsi="Arial Narrow"/>
        </w:rPr>
        <w:t xml:space="preserve">ZA  PREDMET: </w:t>
      </w:r>
      <w:r w:rsidRPr="00383466">
        <w:rPr>
          <w:rFonts w:ascii="Arial Narrow" w:hAnsi="Arial Narrow"/>
          <w:b/>
          <w:caps/>
          <w:u w:val="single"/>
        </w:rPr>
        <w:t xml:space="preserve">nakup </w:t>
      </w:r>
      <w:r w:rsidR="00D75BFA">
        <w:rPr>
          <w:rFonts w:ascii="Arial Narrow" w:hAnsi="Arial Narrow"/>
          <w:b/>
          <w:caps/>
          <w:u w:val="single"/>
        </w:rPr>
        <w:t>ZAPIRALA ZA PERKUTANO ZAPORO LEVE AVRIKULE</w:t>
      </w:r>
    </w:p>
    <w:p w14:paraId="27C30AAA" w14:textId="77777777" w:rsidR="004222A5" w:rsidRPr="00383466" w:rsidRDefault="004222A5" w:rsidP="004222A5">
      <w:pPr>
        <w:rPr>
          <w:rFonts w:ascii="Arial Narrow" w:hAnsi="Arial Narrow"/>
        </w:rPr>
      </w:pPr>
    </w:p>
    <w:p w14:paraId="007CE2CB" w14:textId="77777777" w:rsidR="004222A5" w:rsidRPr="00383466" w:rsidRDefault="004222A5" w:rsidP="004222A5">
      <w:pPr>
        <w:rPr>
          <w:rFonts w:ascii="Arial Narrow" w:hAnsi="Arial Narrow"/>
        </w:rPr>
      </w:pPr>
      <w:r w:rsidRPr="00383466">
        <w:rPr>
          <w:rFonts w:ascii="Arial Narrow" w:hAnsi="Arial Narrow"/>
        </w:rPr>
        <w:t>V skupni vrednosti: ___________________EUR</w:t>
      </w:r>
    </w:p>
    <w:p w14:paraId="521540B7" w14:textId="77777777" w:rsidR="004222A5" w:rsidRPr="00383466" w:rsidRDefault="004222A5" w:rsidP="004222A5">
      <w:pPr>
        <w:rPr>
          <w:rFonts w:ascii="Arial Narrow" w:hAnsi="Arial Narrow"/>
        </w:rPr>
      </w:pPr>
    </w:p>
    <w:p w14:paraId="14608473" w14:textId="77777777" w:rsidR="004222A5" w:rsidRPr="00383466" w:rsidRDefault="004222A5" w:rsidP="004222A5">
      <w:pPr>
        <w:rPr>
          <w:rFonts w:ascii="Arial Narrow" w:hAnsi="Arial Narrow"/>
        </w:rPr>
      </w:pPr>
      <w:r w:rsidRPr="00383466">
        <w:rPr>
          <w:rFonts w:ascii="Arial Narrow" w:hAnsi="Arial Narrow"/>
        </w:rPr>
        <w:t>(z besedo</w:t>
      </w:r>
      <w:r w:rsidRPr="00383466">
        <w:rPr>
          <w:rFonts w:ascii="Arial Narrow" w:hAnsi="Arial Narrow"/>
          <w:u w:val="single"/>
        </w:rPr>
        <w:t xml:space="preserve">                                                                                         </w:t>
      </w:r>
      <w:r w:rsidRPr="00383466">
        <w:rPr>
          <w:rFonts w:ascii="Arial Narrow" w:hAnsi="Arial Narrow"/>
          <w:spacing w:val="-10"/>
        </w:rPr>
        <w:t>EUR)  z  vključenim</w:t>
      </w:r>
      <w:r w:rsidRPr="00383466">
        <w:rPr>
          <w:rFonts w:ascii="Arial Narrow" w:hAnsi="Arial Narrow"/>
        </w:rPr>
        <w:t xml:space="preserve"> DDV.</w:t>
      </w:r>
    </w:p>
    <w:p w14:paraId="55C5F828" w14:textId="77777777" w:rsidR="004222A5" w:rsidRPr="00383466" w:rsidRDefault="004222A5" w:rsidP="004222A5">
      <w:pPr>
        <w:rPr>
          <w:rFonts w:ascii="Arial Narrow" w:hAnsi="Arial Narrow"/>
        </w:rPr>
      </w:pPr>
    </w:p>
    <w:p w14:paraId="26CE0234" w14:textId="77777777" w:rsidR="004222A5" w:rsidRPr="00383466" w:rsidRDefault="004222A5" w:rsidP="004222A5">
      <w:pPr>
        <w:tabs>
          <w:tab w:val="left" w:pos="993"/>
          <w:tab w:val="left" w:pos="1560"/>
        </w:tabs>
        <w:jc w:val="both"/>
        <w:rPr>
          <w:rFonts w:ascii="Arial Narrow" w:hAnsi="Arial Narrow"/>
          <w:b/>
        </w:rPr>
      </w:pPr>
    </w:p>
    <w:p w14:paraId="48375F67" w14:textId="77777777" w:rsidR="004222A5" w:rsidRPr="00383466" w:rsidRDefault="004222A5" w:rsidP="004222A5">
      <w:pPr>
        <w:tabs>
          <w:tab w:val="left" w:pos="993"/>
          <w:tab w:val="left" w:pos="1560"/>
        </w:tabs>
        <w:jc w:val="both"/>
        <w:rPr>
          <w:rFonts w:ascii="Arial Narrow" w:hAnsi="Arial Narrow"/>
          <w:b/>
        </w:rPr>
      </w:pPr>
    </w:p>
    <w:p w14:paraId="0F53DC72" w14:textId="77777777" w:rsidR="004222A5" w:rsidRDefault="004222A5" w:rsidP="004222A5">
      <w:pPr>
        <w:tabs>
          <w:tab w:val="left" w:pos="993"/>
          <w:tab w:val="left" w:pos="1560"/>
        </w:tabs>
        <w:jc w:val="both"/>
        <w:rPr>
          <w:rFonts w:ascii="Arial Narrow" w:hAnsi="Arial Narrow"/>
          <w:b/>
        </w:rPr>
      </w:pPr>
    </w:p>
    <w:p w14:paraId="1F3CB5B7" w14:textId="77777777" w:rsidR="00D75BFA" w:rsidRDefault="00D75BFA" w:rsidP="004222A5">
      <w:pPr>
        <w:tabs>
          <w:tab w:val="left" w:pos="993"/>
          <w:tab w:val="left" w:pos="1560"/>
        </w:tabs>
        <w:jc w:val="both"/>
        <w:rPr>
          <w:rFonts w:ascii="Arial Narrow" w:hAnsi="Arial Narrow"/>
          <w:b/>
        </w:rPr>
      </w:pPr>
    </w:p>
    <w:p w14:paraId="7713FF13" w14:textId="77777777" w:rsidR="00D75BFA" w:rsidRPr="00383466" w:rsidRDefault="00D75BFA" w:rsidP="004222A5">
      <w:pPr>
        <w:tabs>
          <w:tab w:val="left" w:pos="993"/>
          <w:tab w:val="left" w:pos="1560"/>
        </w:tabs>
        <w:jc w:val="both"/>
        <w:rPr>
          <w:rFonts w:ascii="Arial Narrow" w:hAnsi="Arial Narrow"/>
          <w:b/>
        </w:rPr>
      </w:pPr>
    </w:p>
    <w:p w14:paraId="552D74B0" w14:textId="77777777" w:rsidR="004222A5" w:rsidRPr="00383466" w:rsidRDefault="004222A5" w:rsidP="004222A5">
      <w:pPr>
        <w:tabs>
          <w:tab w:val="left" w:pos="993"/>
          <w:tab w:val="left" w:pos="1560"/>
        </w:tabs>
        <w:jc w:val="both"/>
        <w:rPr>
          <w:rFonts w:ascii="Arial Narrow" w:hAnsi="Arial Narrow"/>
          <w:b/>
        </w:rPr>
      </w:pPr>
    </w:p>
    <w:p w14:paraId="4BE25649" w14:textId="77777777" w:rsidR="004222A5" w:rsidRPr="00383466" w:rsidRDefault="004222A5" w:rsidP="004222A5">
      <w:pPr>
        <w:tabs>
          <w:tab w:val="left" w:pos="993"/>
          <w:tab w:val="left" w:pos="1560"/>
        </w:tabs>
        <w:jc w:val="both"/>
        <w:rPr>
          <w:rFonts w:ascii="Arial Narrow" w:hAnsi="Arial Narrow"/>
          <w:b/>
        </w:rPr>
      </w:pPr>
    </w:p>
    <w:p w14:paraId="4514F9E6" w14:textId="77777777" w:rsidR="004222A5" w:rsidRPr="00383466" w:rsidRDefault="004222A5" w:rsidP="004222A5">
      <w:pPr>
        <w:tabs>
          <w:tab w:val="left" w:pos="993"/>
          <w:tab w:val="left" w:pos="1560"/>
        </w:tabs>
        <w:jc w:val="both"/>
        <w:rPr>
          <w:rFonts w:ascii="Arial Narrow" w:hAnsi="Arial Narrow"/>
          <w:b/>
        </w:rPr>
      </w:pPr>
    </w:p>
    <w:p w14:paraId="50C3BC0E" w14:textId="77777777" w:rsidR="004222A5" w:rsidRPr="00383466" w:rsidRDefault="004222A5" w:rsidP="004222A5">
      <w:pPr>
        <w:tabs>
          <w:tab w:val="left" w:pos="993"/>
          <w:tab w:val="left" w:pos="1560"/>
        </w:tabs>
        <w:jc w:val="both"/>
        <w:rPr>
          <w:rFonts w:ascii="Arial Narrow" w:hAnsi="Arial Narrow"/>
          <w:b/>
        </w:rPr>
      </w:pPr>
    </w:p>
    <w:p w14:paraId="00123437" w14:textId="77777777" w:rsidR="004222A5" w:rsidRPr="00383466" w:rsidRDefault="004222A5" w:rsidP="004222A5">
      <w:pPr>
        <w:tabs>
          <w:tab w:val="left" w:pos="993"/>
          <w:tab w:val="left" w:pos="1560"/>
        </w:tabs>
        <w:jc w:val="both"/>
        <w:rPr>
          <w:rFonts w:ascii="Arial Narrow" w:hAnsi="Arial Narrow"/>
          <w:b/>
        </w:rPr>
      </w:pPr>
    </w:p>
    <w:p w14:paraId="5569CE43" w14:textId="77777777" w:rsidR="004222A5" w:rsidRPr="00383466" w:rsidRDefault="004222A5" w:rsidP="004222A5">
      <w:pPr>
        <w:tabs>
          <w:tab w:val="left" w:pos="993"/>
          <w:tab w:val="left" w:pos="1560"/>
        </w:tabs>
        <w:jc w:val="both"/>
        <w:rPr>
          <w:rFonts w:ascii="Arial Narrow" w:hAnsi="Arial Narrow"/>
          <w:b/>
        </w:rPr>
      </w:pPr>
    </w:p>
    <w:p w14:paraId="571AC797" w14:textId="77777777" w:rsidR="004222A5" w:rsidRPr="00383466" w:rsidRDefault="004222A5" w:rsidP="004222A5">
      <w:pPr>
        <w:tabs>
          <w:tab w:val="left" w:pos="993"/>
          <w:tab w:val="left" w:pos="1560"/>
        </w:tabs>
        <w:jc w:val="both"/>
        <w:rPr>
          <w:rFonts w:ascii="Arial Narrow" w:hAnsi="Arial Narrow"/>
          <w:b/>
        </w:rPr>
      </w:pPr>
    </w:p>
    <w:p w14:paraId="3967DEDF" w14:textId="77777777" w:rsidR="004222A5" w:rsidRPr="00383466" w:rsidRDefault="004222A5" w:rsidP="004222A5">
      <w:pPr>
        <w:tabs>
          <w:tab w:val="left" w:pos="993"/>
          <w:tab w:val="left" w:pos="1560"/>
        </w:tabs>
        <w:jc w:val="both"/>
        <w:rPr>
          <w:rFonts w:ascii="Arial Narrow" w:hAnsi="Arial Narrow"/>
          <w:b/>
        </w:rPr>
      </w:pPr>
    </w:p>
    <w:p w14:paraId="60DDE3E1" w14:textId="77777777" w:rsidR="004222A5" w:rsidRDefault="004222A5" w:rsidP="004222A5">
      <w:pPr>
        <w:tabs>
          <w:tab w:val="left" w:pos="993"/>
          <w:tab w:val="left" w:pos="1560"/>
        </w:tabs>
        <w:jc w:val="both"/>
        <w:rPr>
          <w:rFonts w:ascii="Arial Narrow" w:hAnsi="Arial Narrow"/>
          <w:b/>
        </w:rPr>
      </w:pPr>
    </w:p>
    <w:p w14:paraId="3B7C2AE5" w14:textId="77777777" w:rsidR="00D75BFA" w:rsidRPr="00383466" w:rsidRDefault="00D75BFA" w:rsidP="004222A5">
      <w:pPr>
        <w:tabs>
          <w:tab w:val="left" w:pos="993"/>
          <w:tab w:val="left" w:pos="1560"/>
        </w:tabs>
        <w:jc w:val="both"/>
        <w:rPr>
          <w:rFonts w:ascii="Arial Narrow" w:hAnsi="Arial Narrow"/>
          <w:b/>
        </w:rPr>
      </w:pPr>
    </w:p>
    <w:p w14:paraId="25866C35" w14:textId="77777777" w:rsidR="004222A5" w:rsidRPr="00383466" w:rsidRDefault="004222A5" w:rsidP="004222A5">
      <w:pPr>
        <w:tabs>
          <w:tab w:val="left" w:pos="993"/>
          <w:tab w:val="left" w:pos="1560"/>
        </w:tabs>
        <w:jc w:val="both"/>
        <w:rPr>
          <w:rFonts w:ascii="Arial Narrow" w:hAnsi="Arial Narrow"/>
          <w:b/>
        </w:rPr>
      </w:pPr>
    </w:p>
    <w:p w14:paraId="30F1FF00"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1. člen</w:t>
      </w:r>
    </w:p>
    <w:p w14:paraId="4ED0835B" w14:textId="03D0044C"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Predmet te pogodbe je dobava </w:t>
      </w:r>
      <w:r w:rsidR="007342DB" w:rsidRPr="007342DB">
        <w:rPr>
          <w:rFonts w:ascii="Arial Narrow" w:hAnsi="Arial Narrow"/>
          <w:b/>
          <w:sz w:val="22"/>
          <w:szCs w:val="22"/>
        </w:rPr>
        <w:t>zapiral za perkutano zaporo leve avrikule</w:t>
      </w:r>
      <w:r w:rsidRPr="00D75BFA">
        <w:rPr>
          <w:rFonts w:ascii="Arial Narrow" w:hAnsi="Arial Narrow"/>
          <w:sz w:val="22"/>
          <w:szCs w:val="22"/>
        </w:rPr>
        <w:t xml:space="preserve"> (v nadaljevanju blago) za potrebe Univerzitetnega kliničnega centra Ljubljana.</w:t>
      </w:r>
    </w:p>
    <w:p w14:paraId="304C2A87" w14:textId="77777777" w:rsidR="004222A5" w:rsidRPr="00D75BFA" w:rsidRDefault="004222A5" w:rsidP="004222A5">
      <w:pPr>
        <w:tabs>
          <w:tab w:val="left" w:pos="993"/>
          <w:tab w:val="left" w:pos="1560"/>
        </w:tabs>
        <w:jc w:val="both"/>
        <w:rPr>
          <w:rFonts w:ascii="Arial Narrow" w:hAnsi="Arial Narrow"/>
          <w:sz w:val="22"/>
          <w:szCs w:val="22"/>
        </w:rPr>
      </w:pPr>
    </w:p>
    <w:p w14:paraId="7508492B"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2. člen</w:t>
      </w:r>
    </w:p>
    <w:p w14:paraId="59EBE570" w14:textId="77777777" w:rsidR="004222A5" w:rsidRPr="00D75BFA" w:rsidRDefault="004222A5" w:rsidP="004222A5">
      <w:pPr>
        <w:ind w:right="23"/>
        <w:jc w:val="both"/>
        <w:rPr>
          <w:rFonts w:ascii="Arial Narrow" w:hAnsi="Arial Narrow"/>
          <w:spacing w:val="-6"/>
          <w:kern w:val="20"/>
          <w:sz w:val="22"/>
          <w:szCs w:val="22"/>
          <w:lang w:eastAsia="x-none"/>
        </w:rPr>
      </w:pPr>
      <w:r w:rsidRPr="00D75BFA">
        <w:rPr>
          <w:rFonts w:ascii="Arial Narrow" w:hAnsi="Arial Narrow"/>
          <w:spacing w:val="-6"/>
          <w:kern w:val="20"/>
          <w:sz w:val="22"/>
          <w:szCs w:val="22"/>
          <w:lang w:val="x-none" w:eastAsia="x-none"/>
        </w:rPr>
        <w:t>Specifikacija predmeta pogodbe s cenikom in okvirnimi letnimi količinami je navedena v PRILOGI 1</w:t>
      </w:r>
      <w:r w:rsidRPr="00D75BFA">
        <w:rPr>
          <w:rFonts w:ascii="Arial Narrow" w:hAnsi="Arial Narrow"/>
          <w:spacing w:val="-6"/>
          <w:kern w:val="20"/>
          <w:sz w:val="22"/>
          <w:szCs w:val="22"/>
          <w:lang w:eastAsia="x-none"/>
        </w:rPr>
        <w:t xml:space="preserve">- tabela </w:t>
      </w:r>
      <w:r w:rsidRPr="00D75BFA">
        <w:rPr>
          <w:rFonts w:ascii="Arial Narrow" w:hAnsi="Arial Narrow"/>
          <w:b/>
          <w:sz w:val="22"/>
          <w:szCs w:val="22"/>
          <w:lang w:val="x-none" w:eastAsia="x-none"/>
        </w:rPr>
        <w:t>845080101-</w:t>
      </w:r>
      <w:r w:rsidR="00D75BFA" w:rsidRPr="00D75BFA">
        <w:rPr>
          <w:rFonts w:ascii="Arial Narrow" w:hAnsi="Arial Narrow"/>
          <w:b/>
          <w:sz w:val="22"/>
          <w:szCs w:val="22"/>
          <w:lang w:eastAsia="x-none"/>
        </w:rPr>
        <w:t>095</w:t>
      </w:r>
      <w:r w:rsidR="00D75BFA" w:rsidRPr="00D75BFA">
        <w:rPr>
          <w:rFonts w:ascii="Arial Narrow" w:hAnsi="Arial Narrow"/>
          <w:b/>
          <w:sz w:val="22"/>
          <w:szCs w:val="22"/>
          <w:lang w:val="x-none" w:eastAsia="x-none"/>
        </w:rPr>
        <w:t>-18</w:t>
      </w:r>
      <w:r w:rsidRPr="00D75BFA">
        <w:rPr>
          <w:rFonts w:ascii="Arial Narrow" w:hAnsi="Arial Narrow"/>
          <w:b/>
          <w:sz w:val="22"/>
          <w:szCs w:val="22"/>
          <w:lang w:val="x-none" w:eastAsia="x-none"/>
        </w:rPr>
        <w:t>_001.xlsx</w:t>
      </w:r>
      <w:r w:rsidRPr="00D75BFA">
        <w:rPr>
          <w:rFonts w:ascii="Arial Narrow" w:hAnsi="Arial Narrow"/>
          <w:spacing w:val="-6"/>
          <w:kern w:val="20"/>
          <w:sz w:val="22"/>
          <w:szCs w:val="22"/>
          <w:lang w:val="x-none" w:eastAsia="x-none"/>
        </w:rPr>
        <w:t>, ki je sestavni del te pogodbe.</w:t>
      </w:r>
    </w:p>
    <w:p w14:paraId="49CDEC67" w14:textId="77777777" w:rsidR="004222A5" w:rsidRPr="00D75BFA" w:rsidRDefault="004222A5" w:rsidP="004222A5">
      <w:pPr>
        <w:ind w:right="23"/>
        <w:jc w:val="both"/>
        <w:rPr>
          <w:rFonts w:ascii="Arial Narrow" w:hAnsi="Arial Narrow"/>
          <w:spacing w:val="-6"/>
          <w:kern w:val="20"/>
          <w:sz w:val="22"/>
          <w:szCs w:val="22"/>
          <w:lang w:eastAsia="x-none"/>
        </w:rPr>
      </w:pPr>
    </w:p>
    <w:p w14:paraId="7BF308C6"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3. člen</w:t>
      </w:r>
    </w:p>
    <w:p w14:paraId="35A4A092"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sz w:val="22"/>
          <w:szCs w:val="22"/>
        </w:rPr>
        <w:t>Predv</w:t>
      </w:r>
      <w:r w:rsidR="00D75BFA">
        <w:rPr>
          <w:rFonts w:ascii="Arial Narrow" w:hAnsi="Arial Narrow"/>
          <w:sz w:val="22"/>
          <w:szCs w:val="22"/>
        </w:rPr>
        <w:t xml:space="preserve">idena letna pogodbena vrednost </w:t>
      </w:r>
      <w:r w:rsidRPr="00D75BFA">
        <w:rPr>
          <w:rFonts w:ascii="Arial Narrow" w:hAnsi="Arial Narrow"/>
          <w:sz w:val="22"/>
          <w:szCs w:val="22"/>
        </w:rPr>
        <w:t>znaša __________________ EUR  brez DDV, oziroma ________________ EUR z DDV.</w:t>
      </w:r>
    </w:p>
    <w:p w14:paraId="07B0D8A2" w14:textId="77777777" w:rsidR="004222A5" w:rsidRPr="00D75BFA" w:rsidRDefault="004222A5" w:rsidP="004222A5">
      <w:pPr>
        <w:tabs>
          <w:tab w:val="left" w:pos="993"/>
          <w:tab w:val="left" w:pos="1560"/>
        </w:tabs>
        <w:jc w:val="both"/>
        <w:rPr>
          <w:rFonts w:ascii="Arial Narrow" w:hAnsi="Arial Narrow"/>
          <w:sz w:val="22"/>
          <w:szCs w:val="22"/>
        </w:rPr>
      </w:pPr>
    </w:p>
    <w:p w14:paraId="26737F4B"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w:t>
      </w:r>
    </w:p>
    <w:p w14:paraId="37E71BD1" w14:textId="77777777" w:rsidR="004222A5" w:rsidRPr="00D75BFA" w:rsidRDefault="004222A5" w:rsidP="004222A5">
      <w:pPr>
        <w:tabs>
          <w:tab w:val="left" w:pos="993"/>
          <w:tab w:val="left" w:pos="1560"/>
        </w:tabs>
        <w:jc w:val="both"/>
        <w:rPr>
          <w:rFonts w:ascii="Arial Narrow" w:hAnsi="Arial Narrow"/>
          <w:sz w:val="22"/>
          <w:szCs w:val="22"/>
        </w:rPr>
      </w:pPr>
    </w:p>
    <w:p w14:paraId="3822E3EA"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Cene veljajo za obdobje </w:t>
      </w:r>
      <w:r w:rsidRPr="00D75BFA">
        <w:rPr>
          <w:rFonts w:ascii="Arial Narrow" w:hAnsi="Arial Narrow"/>
          <w:sz w:val="22"/>
          <w:szCs w:val="22"/>
          <w:u w:val="single"/>
        </w:rPr>
        <w:t>12. mesecev</w:t>
      </w:r>
      <w:r w:rsidRPr="00D75BFA">
        <w:rPr>
          <w:rFonts w:ascii="Arial Narrow" w:hAnsi="Arial Narrow"/>
          <w:sz w:val="22"/>
          <w:szCs w:val="22"/>
        </w:rPr>
        <w:t xml:space="preserve"> od datuma, ko stopi ta pogodba v veljavo, in sicer za količine, navedene v PRILOGI 1 - tabela </w:t>
      </w:r>
      <w:r w:rsidR="00D75BFA" w:rsidRPr="00D75BFA">
        <w:rPr>
          <w:rFonts w:ascii="Arial Narrow" w:hAnsi="Arial Narrow"/>
          <w:b/>
          <w:bCs/>
          <w:sz w:val="22"/>
          <w:szCs w:val="22"/>
        </w:rPr>
        <w:t>845080101-095-18</w:t>
      </w:r>
      <w:r w:rsidRPr="00D75BFA">
        <w:rPr>
          <w:rFonts w:ascii="Arial Narrow" w:hAnsi="Arial Narrow"/>
          <w:b/>
          <w:bCs/>
          <w:sz w:val="22"/>
          <w:szCs w:val="22"/>
        </w:rPr>
        <w:t>_001</w:t>
      </w:r>
      <w:r w:rsidR="00D75BFA" w:rsidRPr="00D75BFA">
        <w:rPr>
          <w:rFonts w:ascii="Arial Narrow" w:hAnsi="Arial Narrow"/>
          <w:sz w:val="22"/>
          <w:szCs w:val="22"/>
        </w:rPr>
        <w:t xml:space="preserve">, </w:t>
      </w:r>
      <w:r w:rsidRPr="00D75BFA">
        <w:rPr>
          <w:rFonts w:ascii="Arial Narrow" w:hAnsi="Arial Narrow"/>
          <w:sz w:val="22"/>
          <w:szCs w:val="22"/>
        </w:rPr>
        <w:t>in jih v tem obdobju ni možno spremeniti na nobeni osnovi.</w:t>
      </w:r>
    </w:p>
    <w:p w14:paraId="2D8E4A52" w14:textId="77777777" w:rsidR="004222A5" w:rsidRPr="00D75BFA" w:rsidRDefault="004222A5" w:rsidP="004222A5">
      <w:pPr>
        <w:shd w:val="clear" w:color="auto" w:fill="FFFFFF" w:themeFill="background1"/>
        <w:tabs>
          <w:tab w:val="left" w:pos="993"/>
          <w:tab w:val="left" w:pos="1560"/>
        </w:tabs>
        <w:jc w:val="both"/>
        <w:rPr>
          <w:rFonts w:ascii="Arial Narrow" w:hAnsi="Arial Narrow"/>
          <w:sz w:val="22"/>
          <w:szCs w:val="22"/>
        </w:rPr>
      </w:pPr>
    </w:p>
    <w:p w14:paraId="46C5FC1D" w14:textId="77777777" w:rsidR="004222A5" w:rsidRPr="00D75BFA" w:rsidRDefault="004222A5" w:rsidP="004222A5">
      <w:pPr>
        <w:shd w:val="clear" w:color="auto" w:fill="FFFFFF" w:themeFill="background1"/>
        <w:tabs>
          <w:tab w:val="left" w:pos="993"/>
          <w:tab w:val="left" w:pos="1560"/>
        </w:tabs>
        <w:jc w:val="both"/>
        <w:rPr>
          <w:rFonts w:ascii="Arial Narrow" w:hAnsi="Arial Narrow"/>
          <w:sz w:val="22"/>
          <w:szCs w:val="22"/>
        </w:rPr>
      </w:pPr>
      <w:r w:rsidRPr="00D75BFA">
        <w:rPr>
          <w:rFonts w:ascii="Arial Narrow" w:hAnsi="Arial Narrow"/>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3465B396" w14:textId="77777777" w:rsidR="004222A5" w:rsidRPr="00D75BFA" w:rsidRDefault="004222A5" w:rsidP="004222A5">
      <w:pPr>
        <w:tabs>
          <w:tab w:val="left" w:pos="993"/>
          <w:tab w:val="left" w:pos="1560"/>
        </w:tabs>
        <w:jc w:val="both"/>
        <w:rPr>
          <w:rFonts w:ascii="Arial Narrow" w:hAnsi="Arial Narrow"/>
          <w:sz w:val="22"/>
          <w:szCs w:val="22"/>
        </w:rPr>
      </w:pPr>
    </w:p>
    <w:p w14:paraId="3CA74D2C"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4. člen</w:t>
      </w:r>
    </w:p>
    <w:p w14:paraId="794855FD"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Dobavitelj najkasneje v desetih (10) dneh od datuma podpisa te pogodbe, kot garancijo za dobro izvedbo pogodbenih obveznosti po tej pogodbi, izroči naročniku:</w:t>
      </w:r>
    </w:p>
    <w:p w14:paraId="6717D646" w14:textId="77777777" w:rsidR="004222A5" w:rsidRPr="00D75BFA" w:rsidRDefault="004222A5" w:rsidP="004222A5">
      <w:pPr>
        <w:tabs>
          <w:tab w:val="left" w:pos="993"/>
          <w:tab w:val="left" w:pos="1560"/>
        </w:tabs>
        <w:jc w:val="both"/>
        <w:rPr>
          <w:rFonts w:ascii="Arial Narrow" w:hAnsi="Arial Narrow"/>
          <w:sz w:val="22"/>
          <w:szCs w:val="22"/>
        </w:rPr>
      </w:pPr>
    </w:p>
    <w:p w14:paraId="188435F1" w14:textId="60AC8B00"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4.1. ali nepreklicno, brezpogojno bančno garancijo</w:t>
      </w:r>
      <w:r w:rsidR="00D351DD">
        <w:rPr>
          <w:rFonts w:ascii="Arial Narrow" w:hAnsi="Arial Narrow"/>
          <w:sz w:val="22"/>
          <w:szCs w:val="22"/>
        </w:rPr>
        <w:t xml:space="preserve"> ali enakovredno kavcijsko zavarovanje</w:t>
      </w:r>
      <w:r w:rsidRPr="00D75BFA">
        <w:rPr>
          <w:rFonts w:ascii="Arial Narrow" w:hAnsi="Arial Narrow"/>
          <w:sz w:val="22"/>
          <w:szCs w:val="22"/>
        </w:rPr>
        <w:t>, unovčljivo na prvi poziv v višini 5 % predvidene pogodbene vrednosti vključno z DDV iz prvega odstavka 3. člena te pogodbe;</w:t>
      </w:r>
    </w:p>
    <w:p w14:paraId="2316115B" w14:textId="77777777" w:rsidR="004222A5" w:rsidRPr="00D75BFA" w:rsidRDefault="004222A5" w:rsidP="004222A5">
      <w:pPr>
        <w:tabs>
          <w:tab w:val="left" w:pos="993"/>
          <w:tab w:val="left" w:pos="1560"/>
        </w:tabs>
        <w:jc w:val="both"/>
        <w:rPr>
          <w:rFonts w:ascii="Arial Narrow" w:hAnsi="Arial Narrow"/>
          <w:sz w:val="22"/>
          <w:szCs w:val="22"/>
        </w:rPr>
      </w:pPr>
    </w:p>
    <w:p w14:paraId="20A48962"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4.2. ali polog gotovine-varščino  v višini 5 % predvidene letne pogodbene vrednosti vključno z DDV iz prvega odstavka 3. člena te pogodbe, ki ga dobavitelj plača na blagajni UKCL, Bohoričeva 28 ali preko plačilnega naloga na številko: 01100-6030277894 s pripisom </w:t>
      </w:r>
      <w:r w:rsidRPr="00D75BFA">
        <w:rPr>
          <w:rFonts w:ascii="Arial Narrow" w:hAnsi="Arial Narrow"/>
          <w:caps/>
          <w:sz w:val="22"/>
          <w:szCs w:val="22"/>
        </w:rPr>
        <w:t>varščina</w:t>
      </w:r>
      <w:r w:rsidRPr="00D75BFA">
        <w:rPr>
          <w:rFonts w:ascii="Arial Narrow" w:hAnsi="Arial Narrow"/>
          <w:sz w:val="22"/>
          <w:szCs w:val="22"/>
        </w:rPr>
        <w:t xml:space="preserve"> po pogodbi št. _________ – SM 845- 0801, sklic na št. 20010. Kot dokazilo o vplačilu varščine predloži dobavitelj naročniku potrdilo o izvršenem vplačilu.</w:t>
      </w:r>
      <w:r w:rsidRPr="00D75BFA">
        <w:rPr>
          <w:rFonts w:ascii="Arial Narrow" w:hAnsi="Arial Narrow"/>
          <w:b/>
          <w:color w:val="FF0000"/>
          <w:sz w:val="22"/>
          <w:szCs w:val="22"/>
        </w:rPr>
        <w:t xml:space="preserve"> </w:t>
      </w:r>
      <w:r w:rsidRPr="00D75BFA">
        <w:rPr>
          <w:rFonts w:ascii="Arial Narrow" w:hAnsi="Arial Narrow"/>
          <w:sz w:val="22"/>
          <w:szCs w:val="22"/>
        </w:rPr>
        <w:t>Po vseh uspešno izvedenih sukcesivnih dobavah v skladu z določili pogodbe bo naročnik, po poteku veljavnosti pogodbe, denarni depozit neobrestovan vrnil dobavitelju na njegov TRR.</w:t>
      </w:r>
    </w:p>
    <w:p w14:paraId="6337265A" w14:textId="77777777" w:rsidR="004222A5" w:rsidRPr="00D75BFA" w:rsidRDefault="004222A5" w:rsidP="004222A5">
      <w:pPr>
        <w:jc w:val="both"/>
        <w:rPr>
          <w:rFonts w:ascii="Arial Narrow" w:hAnsi="Arial Narrow"/>
          <w:sz w:val="22"/>
          <w:szCs w:val="22"/>
        </w:rPr>
      </w:pPr>
    </w:p>
    <w:p w14:paraId="55C73BE9" w14:textId="586EDA5F"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Naveden</w:t>
      </w:r>
      <w:r w:rsidR="00A43E4C">
        <w:rPr>
          <w:rFonts w:ascii="Arial Narrow" w:hAnsi="Arial Narrow"/>
          <w:sz w:val="22"/>
          <w:szCs w:val="22"/>
        </w:rPr>
        <w:t>o finančno zavarovanje</w:t>
      </w:r>
      <w:r w:rsidRPr="00D75BFA">
        <w:rPr>
          <w:rFonts w:ascii="Arial Narrow" w:hAnsi="Arial Narrow"/>
          <w:sz w:val="22"/>
          <w:szCs w:val="22"/>
        </w:rPr>
        <w:t xml:space="preserve"> mora veljati za obdobje trajanja veljavnosti pogodbe in 10 dni.</w:t>
      </w:r>
    </w:p>
    <w:p w14:paraId="2BB8BF3E" w14:textId="77777777" w:rsidR="00A43E4C" w:rsidRPr="00D75BFA" w:rsidRDefault="00A43E4C" w:rsidP="004222A5">
      <w:pPr>
        <w:tabs>
          <w:tab w:val="left" w:pos="993"/>
          <w:tab w:val="left" w:pos="1560"/>
        </w:tabs>
        <w:jc w:val="both"/>
        <w:rPr>
          <w:rFonts w:ascii="Arial Narrow" w:hAnsi="Arial Narrow"/>
          <w:sz w:val="22"/>
          <w:szCs w:val="22"/>
        </w:rPr>
      </w:pPr>
    </w:p>
    <w:p w14:paraId="0A316F55" w14:textId="2FBC4761" w:rsidR="004222A5" w:rsidRPr="00D75BFA" w:rsidRDefault="00A43E4C" w:rsidP="004222A5">
      <w:pPr>
        <w:tabs>
          <w:tab w:val="left" w:pos="993"/>
          <w:tab w:val="left" w:pos="1560"/>
        </w:tabs>
        <w:jc w:val="both"/>
        <w:rPr>
          <w:rFonts w:ascii="Arial Narrow" w:hAnsi="Arial Narrow"/>
          <w:sz w:val="22"/>
          <w:szCs w:val="22"/>
        </w:rPr>
      </w:pPr>
      <w:r>
        <w:rPr>
          <w:rFonts w:ascii="Arial Narrow" w:hAnsi="Arial Narrow"/>
          <w:sz w:val="22"/>
          <w:szCs w:val="22"/>
        </w:rPr>
        <w:t xml:space="preserve">Finančno zavarovanje </w:t>
      </w:r>
      <w:r w:rsidR="004222A5" w:rsidRPr="00D75BFA">
        <w:rPr>
          <w:rFonts w:ascii="Arial Narrow" w:hAnsi="Arial Narrow"/>
          <w:sz w:val="22"/>
          <w:szCs w:val="22"/>
        </w:rPr>
        <w:t xml:space="preserve">za dobro izvedbo pogodbenih obveznosti  bo naročnik unovčil oz. denarni depozit zadržal v primeru:  </w:t>
      </w:r>
    </w:p>
    <w:p w14:paraId="2588B98A" w14:textId="77777777" w:rsidR="004222A5" w:rsidRPr="00D75BFA" w:rsidRDefault="004222A5" w:rsidP="00955E33">
      <w:pPr>
        <w:numPr>
          <w:ilvl w:val="0"/>
          <w:numId w:val="34"/>
        </w:numPr>
        <w:tabs>
          <w:tab w:val="num" w:pos="720"/>
          <w:tab w:val="left" w:pos="993"/>
          <w:tab w:val="left" w:pos="1560"/>
        </w:tabs>
        <w:jc w:val="both"/>
        <w:rPr>
          <w:rFonts w:ascii="Arial Narrow" w:hAnsi="Arial Narrow"/>
          <w:sz w:val="22"/>
          <w:szCs w:val="22"/>
        </w:rPr>
      </w:pPr>
      <w:r w:rsidRPr="00D75BFA">
        <w:rPr>
          <w:rFonts w:ascii="Arial Narrow" w:hAnsi="Arial Narrow"/>
          <w:sz w:val="22"/>
          <w:szCs w:val="22"/>
        </w:rPr>
        <w:t>če dobavitelj predčasno prekine pogodbo.</w:t>
      </w:r>
    </w:p>
    <w:p w14:paraId="0942BCAD" w14:textId="77777777" w:rsidR="004222A5" w:rsidRPr="00D75BFA" w:rsidRDefault="004222A5" w:rsidP="00955E33">
      <w:pPr>
        <w:numPr>
          <w:ilvl w:val="0"/>
          <w:numId w:val="34"/>
        </w:numPr>
        <w:tabs>
          <w:tab w:val="num" w:pos="720"/>
          <w:tab w:val="left" w:pos="993"/>
          <w:tab w:val="left" w:pos="1560"/>
        </w:tabs>
        <w:jc w:val="both"/>
        <w:rPr>
          <w:rFonts w:ascii="Arial Narrow" w:hAnsi="Arial Narrow"/>
          <w:sz w:val="22"/>
          <w:szCs w:val="22"/>
        </w:rPr>
      </w:pPr>
      <w:r w:rsidRPr="00D75BFA">
        <w:rPr>
          <w:rFonts w:ascii="Arial Narrow" w:hAnsi="Arial Narrow"/>
          <w:sz w:val="22"/>
          <w:szCs w:val="22"/>
        </w:rPr>
        <w:t>v primeru prekinitve  pog</w:t>
      </w:r>
      <w:r w:rsidR="00D75BFA">
        <w:rPr>
          <w:rFonts w:ascii="Arial Narrow" w:hAnsi="Arial Narrow"/>
          <w:sz w:val="22"/>
          <w:szCs w:val="22"/>
        </w:rPr>
        <w:t xml:space="preserve">odbe v skladu z določili 12. </w:t>
      </w:r>
      <w:r w:rsidRPr="00D75BFA">
        <w:rPr>
          <w:rFonts w:ascii="Arial Narrow" w:hAnsi="Arial Narrow"/>
          <w:sz w:val="22"/>
          <w:szCs w:val="22"/>
        </w:rPr>
        <w:t>člena te pogodbe.</w:t>
      </w:r>
    </w:p>
    <w:p w14:paraId="604CEEA5" w14:textId="77777777" w:rsidR="004222A5" w:rsidRPr="00D75BFA" w:rsidRDefault="004222A5" w:rsidP="004222A5">
      <w:pPr>
        <w:tabs>
          <w:tab w:val="left" w:pos="993"/>
          <w:tab w:val="left" w:pos="1560"/>
        </w:tabs>
        <w:ind w:left="720"/>
        <w:jc w:val="both"/>
        <w:rPr>
          <w:rFonts w:ascii="Arial Narrow" w:hAnsi="Arial Narrow"/>
          <w:sz w:val="22"/>
          <w:szCs w:val="22"/>
        </w:rPr>
      </w:pPr>
    </w:p>
    <w:p w14:paraId="026C19D2" w14:textId="77777777" w:rsidR="004222A5" w:rsidRDefault="004222A5" w:rsidP="004222A5">
      <w:pPr>
        <w:tabs>
          <w:tab w:val="left" w:pos="993"/>
          <w:tab w:val="left" w:pos="1560"/>
        </w:tabs>
        <w:jc w:val="both"/>
        <w:rPr>
          <w:rFonts w:ascii="Arial Narrow" w:hAnsi="Arial Narrow"/>
          <w:sz w:val="22"/>
          <w:szCs w:val="22"/>
        </w:rPr>
      </w:pPr>
    </w:p>
    <w:p w14:paraId="3ADB81D5" w14:textId="77777777" w:rsidR="00F12015" w:rsidRDefault="00F12015" w:rsidP="004222A5">
      <w:pPr>
        <w:tabs>
          <w:tab w:val="left" w:pos="993"/>
          <w:tab w:val="left" w:pos="1560"/>
        </w:tabs>
        <w:jc w:val="both"/>
        <w:rPr>
          <w:rFonts w:ascii="Arial Narrow" w:hAnsi="Arial Narrow"/>
          <w:sz w:val="22"/>
          <w:szCs w:val="22"/>
        </w:rPr>
      </w:pPr>
    </w:p>
    <w:p w14:paraId="12108DFE" w14:textId="77777777" w:rsidR="00F12015" w:rsidRDefault="00F12015" w:rsidP="004222A5">
      <w:pPr>
        <w:tabs>
          <w:tab w:val="left" w:pos="993"/>
          <w:tab w:val="left" w:pos="1560"/>
        </w:tabs>
        <w:jc w:val="both"/>
        <w:rPr>
          <w:rFonts w:ascii="Arial Narrow" w:hAnsi="Arial Narrow"/>
          <w:sz w:val="22"/>
          <w:szCs w:val="22"/>
        </w:rPr>
      </w:pPr>
    </w:p>
    <w:p w14:paraId="2023F2F0" w14:textId="77777777" w:rsidR="00F12015" w:rsidRPr="00D75BFA" w:rsidRDefault="00F12015" w:rsidP="004222A5">
      <w:pPr>
        <w:tabs>
          <w:tab w:val="left" w:pos="993"/>
          <w:tab w:val="left" w:pos="1560"/>
        </w:tabs>
        <w:jc w:val="both"/>
        <w:rPr>
          <w:rFonts w:ascii="Arial Narrow" w:hAnsi="Arial Narrow"/>
          <w:sz w:val="22"/>
          <w:szCs w:val="22"/>
        </w:rPr>
      </w:pPr>
    </w:p>
    <w:p w14:paraId="082733A8" w14:textId="77777777" w:rsidR="004222A5" w:rsidRPr="00D75BFA" w:rsidRDefault="004222A5" w:rsidP="004222A5">
      <w:pPr>
        <w:tabs>
          <w:tab w:val="num" w:pos="360"/>
          <w:tab w:val="left" w:pos="993"/>
          <w:tab w:val="left" w:pos="1560"/>
        </w:tabs>
        <w:ind w:left="360" w:hanging="360"/>
        <w:jc w:val="both"/>
        <w:rPr>
          <w:rFonts w:ascii="Arial Narrow" w:hAnsi="Arial Narrow"/>
          <w:b/>
          <w:sz w:val="22"/>
          <w:szCs w:val="22"/>
        </w:rPr>
      </w:pPr>
      <w:r w:rsidRPr="00D75BFA">
        <w:rPr>
          <w:rFonts w:ascii="Arial Narrow" w:hAnsi="Arial Narrow"/>
          <w:b/>
          <w:sz w:val="22"/>
          <w:szCs w:val="22"/>
        </w:rPr>
        <w:lastRenderedPageBreak/>
        <w:t>5. člen</w:t>
      </w:r>
    </w:p>
    <w:p w14:paraId="62F56782" w14:textId="77777777" w:rsidR="004222A5" w:rsidRDefault="004222A5" w:rsidP="004222A5">
      <w:pPr>
        <w:tabs>
          <w:tab w:val="left" w:pos="993"/>
          <w:tab w:val="left" w:pos="1560"/>
        </w:tabs>
        <w:spacing w:after="120"/>
        <w:rPr>
          <w:rFonts w:ascii="Arial Narrow" w:hAnsi="Arial Narrow"/>
          <w:sz w:val="22"/>
          <w:szCs w:val="22"/>
          <w:lang w:val="x-none" w:eastAsia="x-none"/>
        </w:rPr>
      </w:pPr>
      <w:r w:rsidRPr="00D75BFA">
        <w:rPr>
          <w:rFonts w:ascii="Arial Narrow" w:hAnsi="Arial Narrow"/>
          <w:sz w:val="22"/>
          <w:szCs w:val="22"/>
          <w:lang w:val="x-none" w:eastAsia="x-none"/>
        </w:rPr>
        <w:t>Naročnik se zavezuje, da bo v času trajanja veljavnosti pogodbe od dobavitelja kupil blago, ki je predmet te pogodbe, v pogodbeni količini, navedeni v Prilogi 1</w:t>
      </w:r>
      <w:r w:rsidRPr="00D75BFA">
        <w:rPr>
          <w:rFonts w:ascii="Arial Narrow" w:hAnsi="Arial Narrow"/>
          <w:sz w:val="22"/>
          <w:szCs w:val="22"/>
          <w:lang w:eastAsia="x-none"/>
        </w:rPr>
        <w:t xml:space="preserve">- tabela </w:t>
      </w:r>
      <w:r w:rsidR="00D75BFA">
        <w:rPr>
          <w:rFonts w:ascii="Arial Narrow" w:hAnsi="Arial Narrow"/>
          <w:b/>
          <w:bCs/>
          <w:sz w:val="22"/>
          <w:szCs w:val="22"/>
          <w:lang w:val="x-none" w:eastAsia="x-none"/>
        </w:rPr>
        <w:t>845080101</w:t>
      </w:r>
      <w:r w:rsidRPr="00D75BFA">
        <w:rPr>
          <w:rFonts w:ascii="Arial Narrow" w:hAnsi="Arial Narrow"/>
          <w:b/>
          <w:bCs/>
          <w:sz w:val="22"/>
          <w:szCs w:val="22"/>
          <w:lang w:val="x-none" w:eastAsia="x-none"/>
        </w:rPr>
        <w:t>-</w:t>
      </w:r>
      <w:r w:rsidR="00D75BFA">
        <w:rPr>
          <w:rFonts w:ascii="Arial Narrow" w:hAnsi="Arial Narrow"/>
          <w:b/>
          <w:bCs/>
          <w:sz w:val="22"/>
          <w:szCs w:val="22"/>
          <w:lang w:eastAsia="x-none"/>
        </w:rPr>
        <w:t>095</w:t>
      </w:r>
      <w:r w:rsidR="00D75BFA">
        <w:rPr>
          <w:rFonts w:ascii="Arial Narrow" w:hAnsi="Arial Narrow"/>
          <w:b/>
          <w:bCs/>
          <w:sz w:val="22"/>
          <w:szCs w:val="22"/>
          <w:lang w:val="x-none" w:eastAsia="x-none"/>
        </w:rPr>
        <w:t>-18</w:t>
      </w:r>
      <w:r w:rsidRPr="00D75BFA">
        <w:rPr>
          <w:rFonts w:ascii="Arial Narrow" w:hAnsi="Arial Narrow"/>
          <w:b/>
          <w:bCs/>
          <w:sz w:val="22"/>
          <w:szCs w:val="22"/>
          <w:lang w:val="x-none" w:eastAsia="x-none"/>
        </w:rPr>
        <w:t>_001</w:t>
      </w:r>
      <w:r w:rsidRPr="00D75BFA">
        <w:rPr>
          <w:rFonts w:ascii="Arial Narrow" w:hAnsi="Arial Narrow"/>
          <w:sz w:val="22"/>
          <w:szCs w:val="22"/>
          <w:lang w:eastAsia="x-none"/>
        </w:rPr>
        <w:t xml:space="preserve"> </w:t>
      </w:r>
      <w:r w:rsidRPr="00D75BFA">
        <w:rPr>
          <w:rFonts w:ascii="Arial Narrow" w:hAnsi="Arial Narrow"/>
          <w:sz w:val="22"/>
          <w:szCs w:val="22"/>
          <w:lang w:val="x-none" w:eastAsia="x-none"/>
        </w:rPr>
        <w:t>, sukcesivno v okvirnih količinah mesečno z dopustnim odstopanjem do +/-</w:t>
      </w:r>
      <w:r w:rsidRPr="00D75BFA">
        <w:rPr>
          <w:rFonts w:ascii="Arial Narrow" w:hAnsi="Arial Narrow"/>
          <w:sz w:val="22"/>
          <w:szCs w:val="22"/>
          <w:lang w:eastAsia="x-none"/>
        </w:rPr>
        <w:t>3</w:t>
      </w:r>
      <w:r w:rsidRPr="00D75BFA">
        <w:rPr>
          <w:rFonts w:ascii="Arial Narrow" w:hAnsi="Arial Narrow"/>
          <w:sz w:val="22"/>
          <w:szCs w:val="22"/>
          <w:lang w:val="x-none" w:eastAsia="x-none"/>
        </w:rPr>
        <w:t>0%  in sicer  s posamičnimi dnevnimi oz. tedenskimi naročili.</w:t>
      </w:r>
    </w:p>
    <w:p w14:paraId="16A2EC63" w14:textId="77777777" w:rsidR="004222A5" w:rsidRDefault="004222A5" w:rsidP="004222A5">
      <w:pPr>
        <w:tabs>
          <w:tab w:val="left" w:pos="993"/>
          <w:tab w:val="left" w:pos="1560"/>
        </w:tabs>
        <w:jc w:val="both"/>
        <w:rPr>
          <w:rFonts w:ascii="Arial Narrow" w:hAnsi="Arial Narrow"/>
          <w:sz w:val="22"/>
          <w:szCs w:val="22"/>
        </w:rPr>
      </w:pPr>
    </w:p>
    <w:p w14:paraId="58EDEDF9" w14:textId="77777777" w:rsidR="00323263" w:rsidRPr="00D75BFA" w:rsidRDefault="00323263" w:rsidP="004222A5">
      <w:pPr>
        <w:tabs>
          <w:tab w:val="left" w:pos="993"/>
          <w:tab w:val="left" w:pos="1560"/>
        </w:tabs>
        <w:jc w:val="both"/>
        <w:rPr>
          <w:rFonts w:ascii="Arial Narrow" w:hAnsi="Arial Narrow"/>
          <w:sz w:val="22"/>
          <w:szCs w:val="22"/>
        </w:rPr>
      </w:pPr>
    </w:p>
    <w:p w14:paraId="03535A6D"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6. člen</w:t>
      </w:r>
    </w:p>
    <w:p w14:paraId="2FC0AD83" w14:textId="77777777" w:rsidR="004222A5" w:rsidRPr="00D75BFA" w:rsidRDefault="004222A5" w:rsidP="004222A5">
      <w:pPr>
        <w:tabs>
          <w:tab w:val="left" w:pos="993"/>
          <w:tab w:val="left" w:pos="1560"/>
        </w:tabs>
        <w:jc w:val="both"/>
        <w:rPr>
          <w:rFonts w:ascii="Arial Narrow" w:hAnsi="Arial Narrow"/>
          <w:sz w:val="22"/>
          <w:szCs w:val="22"/>
        </w:rPr>
      </w:pPr>
    </w:p>
    <w:p w14:paraId="0DCD50FD" w14:textId="3ACF5188" w:rsidR="004222A5" w:rsidRPr="00323263" w:rsidRDefault="00323263" w:rsidP="00323263">
      <w:pPr>
        <w:tabs>
          <w:tab w:val="left" w:pos="993"/>
          <w:tab w:val="left" w:pos="1560"/>
        </w:tabs>
        <w:jc w:val="both"/>
        <w:rPr>
          <w:rFonts w:ascii="Arial Narrow" w:hAnsi="Arial Narrow"/>
          <w:b/>
          <w:sz w:val="22"/>
          <w:szCs w:val="22"/>
        </w:rPr>
      </w:pPr>
      <w:r w:rsidRPr="00323263">
        <w:rPr>
          <w:rFonts w:ascii="Arial Narrow" w:hAnsi="Arial Narrow"/>
          <w:b/>
          <w:sz w:val="22"/>
          <w:szCs w:val="22"/>
        </w:rPr>
        <w:t>6.1.</w:t>
      </w:r>
    </w:p>
    <w:p w14:paraId="18A8AE96" w14:textId="6314729C"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Dobavitelj se zavezuje, da bo blago, tudi v primeru povečanih količin, dostavljal v</w:t>
      </w:r>
      <w:r w:rsidR="00323263">
        <w:rPr>
          <w:rFonts w:ascii="Arial Narrow" w:hAnsi="Arial Narrow"/>
          <w:sz w:val="22"/>
          <w:szCs w:val="22"/>
        </w:rPr>
        <w:t xml:space="preserve"> 7 dneh</w:t>
      </w:r>
      <w:r w:rsidRPr="00D75BFA">
        <w:rPr>
          <w:rFonts w:ascii="Arial Narrow" w:hAnsi="Arial Narrow"/>
          <w:sz w:val="22"/>
          <w:szCs w:val="22"/>
        </w:rPr>
        <w:t xml:space="preserve">, v izjemnih primerih pa v roku dveh (2) ur od prejema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14:paraId="1A3E7E92" w14:textId="77777777" w:rsidR="004222A5" w:rsidRPr="00D75BFA" w:rsidRDefault="004222A5" w:rsidP="004222A5">
      <w:pPr>
        <w:tabs>
          <w:tab w:val="left" w:pos="993"/>
          <w:tab w:val="left" w:pos="1560"/>
        </w:tabs>
        <w:jc w:val="both"/>
        <w:rPr>
          <w:rFonts w:ascii="Arial Narrow" w:hAnsi="Arial Narrow"/>
          <w:sz w:val="22"/>
          <w:szCs w:val="22"/>
        </w:rPr>
      </w:pPr>
    </w:p>
    <w:p w14:paraId="6A8A64DA" w14:textId="3E77B3B6" w:rsidR="004222A5" w:rsidRPr="00323263" w:rsidRDefault="00323263" w:rsidP="00323263">
      <w:pPr>
        <w:tabs>
          <w:tab w:val="left" w:pos="993"/>
          <w:tab w:val="left" w:pos="1560"/>
        </w:tabs>
        <w:jc w:val="both"/>
        <w:rPr>
          <w:rFonts w:ascii="Arial Narrow" w:hAnsi="Arial Narrow"/>
          <w:b/>
          <w:sz w:val="22"/>
          <w:szCs w:val="22"/>
        </w:rPr>
      </w:pPr>
      <w:r w:rsidRPr="00323263">
        <w:rPr>
          <w:rFonts w:ascii="Arial Narrow" w:hAnsi="Arial Narrow"/>
          <w:b/>
          <w:sz w:val="22"/>
          <w:szCs w:val="22"/>
        </w:rPr>
        <w:t>6.2.</w:t>
      </w:r>
    </w:p>
    <w:p w14:paraId="5A4BF9C7"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Vsak račun mora vsebovati poleg zakonsko določenih pogojev še:</w:t>
      </w:r>
    </w:p>
    <w:p w14:paraId="2FBA276D"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oznake in datum naročila</w:t>
      </w:r>
    </w:p>
    <w:p w14:paraId="13875C2A"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specifikacijo dobavljenega blaga</w:t>
      </w:r>
    </w:p>
    <w:p w14:paraId="4AE76962"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kopijo potrjenih dobavnic.</w:t>
      </w:r>
    </w:p>
    <w:p w14:paraId="2AC2C24C" w14:textId="77777777" w:rsidR="004222A5" w:rsidRPr="00D75BFA" w:rsidRDefault="004222A5" w:rsidP="004222A5">
      <w:pPr>
        <w:tabs>
          <w:tab w:val="left" w:pos="993"/>
          <w:tab w:val="left" w:pos="1560"/>
        </w:tabs>
        <w:jc w:val="both"/>
        <w:rPr>
          <w:rFonts w:ascii="Arial Narrow" w:hAnsi="Arial Narrow"/>
          <w:sz w:val="22"/>
          <w:szCs w:val="22"/>
        </w:rPr>
      </w:pPr>
    </w:p>
    <w:p w14:paraId="0CA4B474"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7.  člen</w:t>
      </w:r>
    </w:p>
    <w:p w14:paraId="25AB8DA0"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Rok plačila je šestdeset (60) dni od dneva prejema pravilno izstavljenega  računa.</w:t>
      </w:r>
    </w:p>
    <w:p w14:paraId="4164F18A" w14:textId="77777777" w:rsidR="004222A5" w:rsidRPr="00D75BFA" w:rsidRDefault="004222A5" w:rsidP="004222A5">
      <w:pPr>
        <w:tabs>
          <w:tab w:val="left" w:pos="993"/>
          <w:tab w:val="left" w:pos="1560"/>
        </w:tabs>
        <w:jc w:val="both"/>
        <w:rPr>
          <w:rFonts w:ascii="Arial Narrow" w:hAnsi="Arial Narrow"/>
          <w:sz w:val="22"/>
          <w:szCs w:val="22"/>
        </w:rPr>
      </w:pPr>
    </w:p>
    <w:p w14:paraId="589320BC"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V primeru zamude plačila  lahko dobavitelj zahteva plačilo zamudnih obresti v skladu z Obligacijskim zakonikom. </w:t>
      </w:r>
    </w:p>
    <w:p w14:paraId="1F5BB1D4" w14:textId="77777777" w:rsidR="004222A5" w:rsidRPr="00D75BFA" w:rsidRDefault="004222A5" w:rsidP="004222A5">
      <w:pPr>
        <w:jc w:val="both"/>
        <w:rPr>
          <w:rFonts w:ascii="Arial Narrow" w:hAnsi="Arial Narrow"/>
          <w:sz w:val="22"/>
          <w:szCs w:val="22"/>
          <w:lang w:eastAsia="en-US"/>
        </w:rPr>
      </w:pPr>
    </w:p>
    <w:p w14:paraId="1BC1CA37" w14:textId="77777777" w:rsidR="004222A5" w:rsidRPr="00D75BFA" w:rsidRDefault="004222A5" w:rsidP="004222A5">
      <w:pPr>
        <w:jc w:val="both"/>
        <w:rPr>
          <w:rFonts w:ascii="Arial Narrow" w:hAnsi="Arial Narrow"/>
          <w:sz w:val="22"/>
          <w:szCs w:val="22"/>
          <w:lang w:eastAsia="en-US"/>
        </w:rPr>
      </w:pPr>
      <w:r w:rsidRPr="00D75BFA">
        <w:rPr>
          <w:rFonts w:ascii="Arial Narrow" w:hAnsi="Arial Narrow"/>
          <w:sz w:val="22"/>
          <w:szCs w:val="22"/>
          <w:lang w:eastAsia="en-US"/>
        </w:rPr>
        <w:t xml:space="preserve">Naročnik bo vsa plačila nakazal na transakcijski račun dobavitelja št.: </w:t>
      </w:r>
      <w:r w:rsidRPr="00D75BFA">
        <w:rPr>
          <w:rFonts w:ascii="Arial Narrow" w:hAnsi="Arial Narrow"/>
          <w:b/>
          <w:sz w:val="22"/>
          <w:szCs w:val="22"/>
          <w:lang w:eastAsia="en-US"/>
        </w:rPr>
        <w:t>_____________</w:t>
      </w:r>
      <w:r w:rsidRPr="00D75BFA">
        <w:rPr>
          <w:rFonts w:ascii="Arial Narrow" w:hAnsi="Arial Narrow"/>
          <w:sz w:val="22"/>
          <w:szCs w:val="22"/>
          <w:lang w:eastAsia="en-US"/>
        </w:rPr>
        <w:t xml:space="preserve"> pri ______________.</w:t>
      </w:r>
    </w:p>
    <w:p w14:paraId="74775C4B" w14:textId="77777777" w:rsidR="004222A5" w:rsidRPr="00D75BFA" w:rsidRDefault="004222A5" w:rsidP="004222A5">
      <w:pPr>
        <w:jc w:val="both"/>
        <w:rPr>
          <w:rFonts w:ascii="Arial Narrow" w:hAnsi="Arial Narrow"/>
          <w:sz w:val="22"/>
          <w:szCs w:val="22"/>
          <w:lang w:eastAsia="en-US"/>
        </w:rPr>
      </w:pPr>
    </w:p>
    <w:p w14:paraId="221CB1EB" w14:textId="77777777" w:rsidR="004222A5" w:rsidRPr="00D75BFA" w:rsidRDefault="004222A5" w:rsidP="004222A5">
      <w:pPr>
        <w:jc w:val="both"/>
        <w:rPr>
          <w:rFonts w:ascii="Arial Narrow" w:hAnsi="Arial Narrow"/>
          <w:b/>
          <w:sz w:val="22"/>
          <w:szCs w:val="22"/>
          <w:u w:val="single"/>
          <w:lang w:eastAsia="en-US"/>
        </w:rPr>
      </w:pPr>
      <w:r w:rsidRPr="00D75BFA">
        <w:rPr>
          <w:rFonts w:ascii="Arial Narrow" w:hAnsi="Arial Narrow"/>
          <w:b/>
          <w:sz w:val="22"/>
          <w:szCs w:val="22"/>
          <w:u w:val="single"/>
          <w:lang w:eastAsia="en-US"/>
        </w:rPr>
        <w:t>V primeru, da ponudnik ne nastopa s podizvajalci se spodnje določbe črtajo iz pogodbe</w:t>
      </w:r>
    </w:p>
    <w:p w14:paraId="41E243D6"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V primeru izvedbe pogodbenih obveznosti s podizvajalci, dobavitelj pooblašča naročnika, da na podlagi potrjenega računa oziroma situacije neposredno plačuje podizvajalcem, podizvajalec pa mora predložiti soglasje, na podlagi katerega naročnik namesto glavnega izvajalca poravna podizvajalčevo terjatev do glavnega izvajalca.</w:t>
      </w:r>
    </w:p>
    <w:p w14:paraId="20513CD0" w14:textId="77777777" w:rsidR="004222A5" w:rsidRPr="00D75BFA" w:rsidRDefault="004222A5" w:rsidP="004222A5">
      <w:pPr>
        <w:jc w:val="both"/>
        <w:rPr>
          <w:rFonts w:ascii="Arial Narrow" w:hAnsi="Arial Narrow"/>
          <w:sz w:val="22"/>
          <w:szCs w:val="22"/>
        </w:rPr>
      </w:pPr>
    </w:p>
    <w:p w14:paraId="6796C9C2"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Soglasje podizvajalca je sestavni del te pogodbe.</w:t>
      </w:r>
    </w:p>
    <w:p w14:paraId="1EC6FB49"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V primeru točke nastopa s podizvajalci je obvezna sestavina te pogodbe :</w:t>
      </w:r>
    </w:p>
    <w:p w14:paraId="52A2D0E5" w14:textId="77777777" w:rsidR="004222A5" w:rsidRPr="00D75BFA" w:rsidRDefault="004222A5" w:rsidP="00955E33">
      <w:pPr>
        <w:numPr>
          <w:ilvl w:val="0"/>
          <w:numId w:val="25"/>
        </w:numPr>
        <w:tabs>
          <w:tab w:val="clear" w:pos="992"/>
          <w:tab w:val="num" w:pos="284"/>
        </w:tabs>
        <w:ind w:left="284"/>
        <w:jc w:val="both"/>
        <w:rPr>
          <w:rFonts w:ascii="Arial Narrow" w:hAnsi="Arial Narrow"/>
          <w:sz w:val="22"/>
          <w:szCs w:val="22"/>
        </w:rPr>
      </w:pPr>
      <w:r w:rsidRPr="00D75BFA">
        <w:rPr>
          <w:rFonts w:ascii="Arial Narrow" w:hAnsi="Arial Narrow"/>
          <w:sz w:val="22"/>
          <w:szCs w:val="22"/>
        </w:rPr>
        <w:t xml:space="preserve">vsaka vrsta del, ki jih bo izvedel podizvajalec, </w:t>
      </w:r>
    </w:p>
    <w:p w14:paraId="4B34D5EE" w14:textId="77777777" w:rsidR="004222A5" w:rsidRPr="00D75BFA" w:rsidRDefault="004222A5" w:rsidP="00955E33">
      <w:pPr>
        <w:numPr>
          <w:ilvl w:val="0"/>
          <w:numId w:val="25"/>
        </w:numPr>
        <w:tabs>
          <w:tab w:val="clear" w:pos="992"/>
          <w:tab w:val="num" w:pos="284"/>
        </w:tabs>
        <w:ind w:left="284"/>
        <w:jc w:val="both"/>
        <w:rPr>
          <w:rFonts w:ascii="Arial Narrow" w:hAnsi="Arial Narrow"/>
          <w:sz w:val="22"/>
          <w:szCs w:val="22"/>
        </w:rPr>
      </w:pPr>
      <w:r w:rsidRPr="00D75BFA">
        <w:rPr>
          <w:rFonts w:ascii="Arial Narrow" w:hAnsi="Arial Narrow"/>
          <w:sz w:val="22"/>
          <w:szCs w:val="22"/>
        </w:rPr>
        <w:t xml:space="preserve">podatki o podizvajalcu (naziv, polni naslov, matična številka, davčna številka in transakcijski račun), </w:t>
      </w:r>
    </w:p>
    <w:p w14:paraId="44FFE526"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 xml:space="preserve">Podizvajalec …………………………………………….matična številka …………..…… davčna številka …………….. TRR ……………………..….……………... pri banki ………..................................... </w:t>
      </w:r>
    </w:p>
    <w:p w14:paraId="2806CCE8" w14:textId="77777777" w:rsidR="004222A5" w:rsidRPr="00D75BFA" w:rsidRDefault="004222A5" w:rsidP="00955E33">
      <w:pPr>
        <w:numPr>
          <w:ilvl w:val="0"/>
          <w:numId w:val="26"/>
        </w:numPr>
        <w:tabs>
          <w:tab w:val="clear" w:pos="992"/>
          <w:tab w:val="num" w:pos="284"/>
        </w:tabs>
        <w:ind w:left="284"/>
        <w:jc w:val="both"/>
        <w:rPr>
          <w:rFonts w:ascii="Arial Narrow" w:hAnsi="Arial Narrow"/>
          <w:sz w:val="22"/>
          <w:szCs w:val="22"/>
        </w:rPr>
      </w:pPr>
      <w:r w:rsidRPr="00D75BFA">
        <w:rPr>
          <w:rFonts w:ascii="Arial Narrow" w:hAnsi="Arial Narrow"/>
          <w:sz w:val="22"/>
          <w:szCs w:val="22"/>
        </w:rPr>
        <w:t xml:space="preserve">predmet, količina, vrednost, kraj in rok izvedbe teh del: </w:t>
      </w:r>
    </w:p>
    <w:p w14:paraId="27EF9B8D"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 xml:space="preserve">Podizvajalec …………………………….… bo opravil naslednje dobave in storitve v zvezi s sklenjeno pogodbo: </w:t>
      </w:r>
    </w:p>
    <w:p w14:paraId="2E2F3DB3"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w:t>
      </w:r>
    </w:p>
    <w:p w14:paraId="655ECED2"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w:t>
      </w:r>
    </w:p>
    <w:p w14:paraId="0131437B" w14:textId="77777777" w:rsidR="004222A5" w:rsidRPr="00D75BFA" w:rsidRDefault="004222A5" w:rsidP="004222A5">
      <w:pPr>
        <w:jc w:val="both"/>
        <w:rPr>
          <w:rFonts w:ascii="Arial Narrow" w:hAnsi="Arial Narrow"/>
          <w:sz w:val="22"/>
          <w:szCs w:val="22"/>
        </w:rPr>
      </w:pPr>
    </w:p>
    <w:p w14:paraId="59F67C74"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Neposredna plačila podizvajalce</w:t>
      </w:r>
      <w:r w:rsidR="00D75BFA">
        <w:rPr>
          <w:rFonts w:ascii="Arial Narrow" w:hAnsi="Arial Narrow"/>
          <w:sz w:val="22"/>
          <w:szCs w:val="22"/>
        </w:rPr>
        <w:t>m so v skladu z zakonom obvezna</w:t>
      </w:r>
      <w:r w:rsidRPr="00D75BFA">
        <w:rPr>
          <w:rFonts w:ascii="Arial Narrow" w:hAnsi="Arial Narrow"/>
          <w:sz w:val="22"/>
          <w:szCs w:val="22"/>
        </w:rPr>
        <w:t>.</w:t>
      </w:r>
    </w:p>
    <w:p w14:paraId="601165E0" w14:textId="77777777" w:rsidR="004222A5" w:rsidRPr="00D75BFA" w:rsidRDefault="004222A5" w:rsidP="004222A5">
      <w:pPr>
        <w:rPr>
          <w:rFonts w:ascii="Arial Narrow" w:hAnsi="Arial Narrow"/>
          <w:sz w:val="22"/>
          <w:szCs w:val="22"/>
        </w:rPr>
      </w:pPr>
    </w:p>
    <w:p w14:paraId="167E31B9"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 xml:space="preserve">V primeru nastopa s podizvajalci mora ponudnik svojemu računu oziroma situaciji obvezno priložiti račune oziroma situacije svojih podizvajalcev, ki jih je predhodno potrdil. </w:t>
      </w:r>
    </w:p>
    <w:p w14:paraId="0246368A"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Ponudnik mora ob podpisu pogodbe imeti pogodbo, ki jo je za namen izvedbe tega javnega naročila sklenil s podizvajalcem, le-ta pa mora kopijo te pogodbe predložiti naročniku v roku petih dni od sklenitve te pogodbe.</w:t>
      </w:r>
    </w:p>
    <w:p w14:paraId="5AA705AD"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 xml:space="preserve">Če se po sklenitvi pogodbe o izvedbi javnega naročila zamenja podizvajalec ali če ponudnik sklene pogodbo z novim podizvajalcem, mora ponudnik, ki je sklenil pogodbo z naročnikom, le-temu v 5 dneh po spremembi predložiti: </w:t>
      </w:r>
    </w:p>
    <w:p w14:paraId="5491AADF" w14:textId="77777777" w:rsidR="004222A5" w:rsidRPr="00D75BFA" w:rsidRDefault="004222A5" w:rsidP="00955E33">
      <w:pPr>
        <w:numPr>
          <w:ilvl w:val="0"/>
          <w:numId w:val="32"/>
        </w:numPr>
        <w:jc w:val="both"/>
        <w:rPr>
          <w:rFonts w:ascii="Arial Narrow" w:hAnsi="Arial Narrow"/>
          <w:sz w:val="22"/>
          <w:szCs w:val="22"/>
        </w:rPr>
      </w:pPr>
      <w:r w:rsidRPr="00D75BFA">
        <w:rPr>
          <w:rFonts w:ascii="Arial Narrow" w:hAnsi="Arial Narrow"/>
          <w:sz w:val="22"/>
          <w:szCs w:val="22"/>
        </w:rPr>
        <w:t>svojo izjavo, da je poravnal vse nesporne obveznosti prvotnemu podizvajalcu,</w:t>
      </w:r>
    </w:p>
    <w:p w14:paraId="73550281" w14:textId="77777777" w:rsidR="004222A5" w:rsidRPr="00D75BFA" w:rsidRDefault="004222A5" w:rsidP="00955E33">
      <w:pPr>
        <w:numPr>
          <w:ilvl w:val="0"/>
          <w:numId w:val="32"/>
        </w:numPr>
        <w:jc w:val="both"/>
        <w:rPr>
          <w:rFonts w:ascii="Arial Narrow" w:hAnsi="Arial Narrow"/>
          <w:sz w:val="22"/>
          <w:szCs w:val="22"/>
        </w:rPr>
      </w:pPr>
      <w:r w:rsidRPr="00D75BFA">
        <w:rPr>
          <w:rFonts w:ascii="Arial Narrow" w:hAnsi="Arial Narrow"/>
          <w:sz w:val="22"/>
          <w:szCs w:val="22"/>
        </w:rPr>
        <w:t xml:space="preserve">pooblastilo za plačilo opravljenih in prevzetih del oziroma dobav neposredno novemu podizvajalcu </w:t>
      </w:r>
    </w:p>
    <w:p w14:paraId="1F4DF25F"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in</w:t>
      </w:r>
    </w:p>
    <w:p w14:paraId="0C57E262" w14:textId="77777777" w:rsidR="004222A5" w:rsidRPr="00D75BFA" w:rsidRDefault="004222A5" w:rsidP="00955E33">
      <w:pPr>
        <w:numPr>
          <w:ilvl w:val="0"/>
          <w:numId w:val="32"/>
        </w:numPr>
        <w:jc w:val="both"/>
        <w:rPr>
          <w:rFonts w:ascii="Arial Narrow" w:hAnsi="Arial Narrow"/>
          <w:sz w:val="22"/>
          <w:szCs w:val="22"/>
        </w:rPr>
      </w:pPr>
      <w:r w:rsidRPr="00D75BFA">
        <w:rPr>
          <w:rFonts w:ascii="Arial Narrow" w:hAnsi="Arial Narrow"/>
          <w:sz w:val="22"/>
          <w:szCs w:val="22"/>
        </w:rPr>
        <w:lastRenderedPageBreak/>
        <w:t>soglasje novega podizvajalca k neposrednemu plačilu.</w:t>
      </w:r>
    </w:p>
    <w:p w14:paraId="2294821A" w14:textId="77777777" w:rsidR="004222A5" w:rsidRPr="00D75BFA" w:rsidRDefault="004222A5" w:rsidP="00955E33">
      <w:pPr>
        <w:numPr>
          <w:ilvl w:val="0"/>
          <w:numId w:val="32"/>
        </w:numPr>
        <w:jc w:val="both"/>
        <w:rPr>
          <w:rFonts w:ascii="Arial Narrow" w:hAnsi="Arial Narrow"/>
          <w:sz w:val="22"/>
          <w:szCs w:val="22"/>
        </w:rPr>
      </w:pPr>
      <w:r w:rsidRPr="00D75BFA">
        <w:rPr>
          <w:rFonts w:ascii="Arial Narrow" w:hAnsi="Arial Narrow"/>
          <w:sz w:val="22"/>
          <w:szCs w:val="22"/>
        </w:rPr>
        <w:t>kopijo sklenjene pogodbe z novim podizvajalcem.</w:t>
      </w:r>
    </w:p>
    <w:p w14:paraId="364FD146" w14:textId="77777777" w:rsidR="004222A5" w:rsidRPr="00D75BFA" w:rsidRDefault="004222A5" w:rsidP="004222A5">
      <w:pPr>
        <w:jc w:val="both"/>
        <w:rPr>
          <w:rFonts w:ascii="Arial Narrow" w:hAnsi="Arial Narrow"/>
          <w:sz w:val="22"/>
          <w:szCs w:val="22"/>
          <w:highlight w:val="yellow"/>
        </w:rPr>
      </w:pPr>
    </w:p>
    <w:p w14:paraId="2F1C3C41"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Novi podizvajalec mora v takem primeru izpolnjevati vse zahtevane pogoje, ki se nanašajo na podizvajalce v tej razp</w:t>
      </w:r>
      <w:r w:rsidR="00D75BFA">
        <w:rPr>
          <w:rFonts w:ascii="Arial Narrow" w:hAnsi="Arial Narrow"/>
          <w:sz w:val="22"/>
          <w:szCs w:val="22"/>
        </w:rPr>
        <w:t>isni dokumentaciji oziroma ZJN-3</w:t>
      </w:r>
      <w:r w:rsidRPr="00D75BFA">
        <w:rPr>
          <w:rFonts w:ascii="Arial Narrow" w:hAnsi="Arial Narrow"/>
          <w:sz w:val="22"/>
          <w:szCs w:val="22"/>
        </w:rPr>
        <w:t>, oziroma pogoje, ki jih je izpolnjeval prvotni podizvajalec. Izbrani ponudnik mora naročniku pred zamenjavo podizvajalca posredovati vso zahtevano dokumentacijo, ki se nanaša na izpolnjevanje pogojev za novega podizvajalca.</w:t>
      </w:r>
    </w:p>
    <w:p w14:paraId="69404A93" w14:textId="77777777" w:rsidR="004222A5" w:rsidRPr="00D75BFA" w:rsidRDefault="004222A5" w:rsidP="004222A5">
      <w:pPr>
        <w:spacing w:before="100" w:beforeAutospacing="1" w:after="100" w:afterAutospacing="1"/>
        <w:jc w:val="both"/>
        <w:rPr>
          <w:rFonts w:ascii="Arial Narrow" w:hAnsi="Arial Narrow"/>
          <w:sz w:val="22"/>
          <w:szCs w:val="22"/>
        </w:rPr>
      </w:pPr>
      <w:r w:rsidRPr="00D75BFA">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14:paraId="6279D5BF"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Plačila podizvajalcem se izvedejo v skladu z določbami 3.2. Navodil ponudnikom, ki so v tem delu sestavni del te pogodbe.</w:t>
      </w:r>
    </w:p>
    <w:p w14:paraId="7709F340" w14:textId="77777777" w:rsidR="004222A5" w:rsidRPr="00D75BFA" w:rsidRDefault="004222A5" w:rsidP="004222A5">
      <w:pPr>
        <w:autoSpaceDE w:val="0"/>
        <w:autoSpaceDN w:val="0"/>
        <w:adjustRightInd w:val="0"/>
        <w:rPr>
          <w:rFonts w:ascii="Arial Narrow" w:eastAsia="Calibri" w:hAnsi="Arial Narrow"/>
          <w:sz w:val="22"/>
          <w:szCs w:val="22"/>
          <w:lang w:eastAsia="en-US"/>
        </w:rPr>
      </w:pPr>
      <w:r w:rsidRPr="00D75BFA">
        <w:rPr>
          <w:rFonts w:ascii="Arial Narrow" w:eastAsia="Calibri" w:hAnsi="Arial Narrow"/>
          <w:sz w:val="22"/>
          <w:szCs w:val="22"/>
          <w:lang w:eastAsia="en-US"/>
        </w:rPr>
        <w:t xml:space="preserve">Zamenjavo podizvajalca pogodbeni stranki uredita z dodatkom k tej pogodbi. </w:t>
      </w:r>
    </w:p>
    <w:p w14:paraId="53C5C98C" w14:textId="77777777" w:rsidR="004222A5" w:rsidRPr="00D75BFA" w:rsidRDefault="004222A5" w:rsidP="004222A5">
      <w:pPr>
        <w:autoSpaceDE w:val="0"/>
        <w:autoSpaceDN w:val="0"/>
        <w:adjustRightInd w:val="0"/>
        <w:rPr>
          <w:rFonts w:ascii="Arial Narrow" w:eastAsia="Calibri" w:hAnsi="Arial Narrow"/>
          <w:color w:val="FF0000"/>
          <w:sz w:val="22"/>
          <w:szCs w:val="22"/>
          <w:lang w:eastAsia="en-US"/>
        </w:rPr>
      </w:pPr>
    </w:p>
    <w:p w14:paraId="65D1DDE4" w14:textId="77777777" w:rsidR="004222A5" w:rsidRPr="00D75BFA" w:rsidRDefault="004222A5" w:rsidP="004222A5">
      <w:pPr>
        <w:ind w:right="23"/>
        <w:rPr>
          <w:rFonts w:ascii="Arial Narrow" w:hAnsi="Arial Narrow"/>
          <w:sz w:val="22"/>
          <w:szCs w:val="22"/>
          <w:lang w:eastAsia="x-none"/>
        </w:rPr>
      </w:pPr>
      <w:r w:rsidRPr="00D75BFA">
        <w:rPr>
          <w:rFonts w:ascii="Arial Narrow" w:hAnsi="Arial Narrow"/>
          <w:sz w:val="22"/>
          <w:szCs w:val="22"/>
          <w:lang w:val="x-none" w:eastAsia="x-none"/>
        </w:rPr>
        <w:t>V razmerju do naročnika izvajalec v celoti odgovarja za izvedbo del, ki so predmet te pogodbe.</w:t>
      </w:r>
    </w:p>
    <w:p w14:paraId="3F3A7275" w14:textId="77777777" w:rsidR="004222A5" w:rsidRPr="00D75BFA" w:rsidRDefault="004222A5" w:rsidP="004222A5">
      <w:pPr>
        <w:ind w:right="23"/>
        <w:rPr>
          <w:rFonts w:ascii="Arial Narrow" w:hAnsi="Arial Narrow"/>
          <w:sz w:val="22"/>
          <w:szCs w:val="22"/>
          <w:lang w:eastAsia="x-none"/>
        </w:rPr>
      </w:pPr>
    </w:p>
    <w:p w14:paraId="4045CB4B"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8. člen</w:t>
      </w:r>
    </w:p>
    <w:p w14:paraId="5094DF73"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Dobavljeno blago mora po vseh karakteristikah  ustrezati strokovnim zahtevam iz javnega naročila in ponudbe št. ___________  z dne __________ .</w:t>
      </w:r>
    </w:p>
    <w:p w14:paraId="7A4D2B7F" w14:textId="77777777" w:rsidR="004222A5" w:rsidRPr="00D75BFA" w:rsidRDefault="004222A5" w:rsidP="004222A5">
      <w:pPr>
        <w:tabs>
          <w:tab w:val="left" w:pos="993"/>
          <w:tab w:val="left" w:pos="1560"/>
        </w:tabs>
        <w:jc w:val="both"/>
        <w:rPr>
          <w:rFonts w:ascii="Arial Narrow" w:hAnsi="Arial Narrow"/>
          <w:sz w:val="22"/>
          <w:szCs w:val="22"/>
        </w:rPr>
      </w:pPr>
    </w:p>
    <w:p w14:paraId="7D8A967A"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14:paraId="48BBC386" w14:textId="77777777" w:rsidR="004222A5" w:rsidRPr="00D75BFA" w:rsidRDefault="004222A5" w:rsidP="004222A5">
      <w:pPr>
        <w:tabs>
          <w:tab w:val="left" w:pos="993"/>
          <w:tab w:val="left" w:pos="1560"/>
        </w:tabs>
        <w:jc w:val="both"/>
        <w:rPr>
          <w:rFonts w:ascii="Arial Narrow" w:hAnsi="Arial Narrow"/>
          <w:sz w:val="22"/>
          <w:szCs w:val="22"/>
        </w:rPr>
      </w:pPr>
    </w:p>
    <w:p w14:paraId="6648D999"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 Za skrite napake veljajo določila Obligacijskega zakonika.</w:t>
      </w:r>
    </w:p>
    <w:p w14:paraId="13D0AE55" w14:textId="77777777" w:rsidR="004222A5" w:rsidRPr="00D75BFA" w:rsidRDefault="004222A5" w:rsidP="004222A5">
      <w:pPr>
        <w:keepNext/>
        <w:spacing w:before="240"/>
        <w:jc w:val="both"/>
        <w:outlineLvl w:val="1"/>
        <w:rPr>
          <w:rFonts w:ascii="Arial Narrow" w:hAnsi="Arial Narrow"/>
          <w:b/>
          <w:bCs/>
          <w:iCs/>
          <w:sz w:val="22"/>
          <w:szCs w:val="22"/>
          <w:lang w:val="x-none" w:eastAsia="x-none"/>
        </w:rPr>
      </w:pPr>
      <w:r w:rsidRPr="00D75BFA">
        <w:rPr>
          <w:rFonts w:ascii="Arial Narrow" w:hAnsi="Arial Narrow"/>
          <w:b/>
          <w:bCs/>
          <w:iCs/>
          <w:sz w:val="22"/>
          <w:szCs w:val="22"/>
          <w:lang w:val="x-none" w:eastAsia="x-none"/>
        </w:rPr>
        <w:t>9. člen</w:t>
      </w:r>
    </w:p>
    <w:p w14:paraId="47BCADFF" w14:textId="77777777" w:rsidR="004222A5" w:rsidRPr="00D75BFA" w:rsidRDefault="004222A5" w:rsidP="004222A5">
      <w:pPr>
        <w:tabs>
          <w:tab w:val="left" w:pos="567"/>
        </w:tabs>
        <w:jc w:val="both"/>
        <w:rPr>
          <w:rFonts w:ascii="Arial Narrow" w:hAnsi="Arial Narrow"/>
          <w:iCs/>
          <w:sz w:val="22"/>
          <w:szCs w:val="22"/>
        </w:rPr>
      </w:pPr>
      <w:r w:rsidRPr="00D75BFA">
        <w:rPr>
          <w:rFonts w:ascii="Arial Narrow" w:hAnsi="Arial Narrow"/>
          <w:iCs/>
          <w:sz w:val="22"/>
          <w:szCs w:val="22"/>
        </w:rPr>
        <w:t>V primeru zamude z izvajanjem pogodbenih obveznosti po krivdi dobavitelja, bo dobavitelj plačal naročniku pogodbeno kazen, ki bo odvisna od  vrednosti zamude, in sicer:</w:t>
      </w:r>
    </w:p>
    <w:p w14:paraId="2C6BF58A" w14:textId="77777777" w:rsidR="004222A5" w:rsidRPr="00D75BFA" w:rsidRDefault="004222A5" w:rsidP="00955E33">
      <w:pPr>
        <w:numPr>
          <w:ilvl w:val="0"/>
          <w:numId w:val="28"/>
        </w:numPr>
        <w:tabs>
          <w:tab w:val="left" w:pos="567"/>
        </w:tabs>
        <w:jc w:val="both"/>
        <w:rPr>
          <w:rFonts w:ascii="Arial Narrow" w:hAnsi="Arial Narrow"/>
          <w:iCs/>
          <w:sz w:val="22"/>
          <w:szCs w:val="22"/>
        </w:rPr>
      </w:pPr>
      <w:r w:rsidRPr="00D75BFA">
        <w:rPr>
          <w:rFonts w:ascii="Arial Narrow" w:hAnsi="Arial Narrow"/>
          <w:iCs/>
          <w:sz w:val="22"/>
          <w:szCs w:val="22"/>
        </w:rPr>
        <w:t>za vsak koledarski dan zamude v višini 0,5% (pet desetin odstotka),</w:t>
      </w:r>
    </w:p>
    <w:p w14:paraId="44B78A2C" w14:textId="77777777" w:rsidR="004222A5" w:rsidRPr="00D75BFA" w:rsidRDefault="004222A5" w:rsidP="00955E33">
      <w:pPr>
        <w:numPr>
          <w:ilvl w:val="0"/>
          <w:numId w:val="28"/>
        </w:numPr>
        <w:tabs>
          <w:tab w:val="left" w:pos="567"/>
        </w:tabs>
        <w:jc w:val="both"/>
        <w:rPr>
          <w:rFonts w:ascii="Arial Narrow" w:hAnsi="Arial Narrow"/>
          <w:iCs/>
          <w:sz w:val="22"/>
          <w:szCs w:val="22"/>
        </w:rPr>
      </w:pPr>
      <w:r w:rsidRPr="00D75BFA">
        <w:rPr>
          <w:rFonts w:ascii="Arial Narrow" w:hAnsi="Arial Narrow"/>
          <w:iCs/>
          <w:sz w:val="22"/>
          <w:szCs w:val="22"/>
        </w:rPr>
        <w:t>vendar skupno največ v višini 10% (desetih odstotkov) celotne pogodbene vrednosti.</w:t>
      </w:r>
    </w:p>
    <w:p w14:paraId="503C880F" w14:textId="77777777" w:rsidR="004222A5" w:rsidRPr="00D75BFA" w:rsidRDefault="004222A5" w:rsidP="004222A5">
      <w:pPr>
        <w:tabs>
          <w:tab w:val="left" w:pos="567"/>
        </w:tabs>
        <w:jc w:val="both"/>
        <w:rPr>
          <w:rFonts w:ascii="Arial Narrow" w:hAnsi="Arial Narrow"/>
          <w:iCs/>
          <w:sz w:val="22"/>
          <w:szCs w:val="22"/>
        </w:rPr>
      </w:pPr>
    </w:p>
    <w:p w14:paraId="3D3C8BA1" w14:textId="77777777" w:rsidR="004222A5" w:rsidRPr="00D75BFA" w:rsidRDefault="004222A5" w:rsidP="004222A5">
      <w:pPr>
        <w:tabs>
          <w:tab w:val="left" w:pos="567"/>
        </w:tabs>
        <w:jc w:val="both"/>
        <w:rPr>
          <w:rFonts w:ascii="Arial Narrow" w:hAnsi="Arial Narrow"/>
          <w:iCs/>
          <w:sz w:val="22"/>
          <w:szCs w:val="22"/>
        </w:rPr>
      </w:pPr>
      <w:r w:rsidRPr="00D75BFA">
        <w:rPr>
          <w:rFonts w:ascii="Arial Narrow" w:hAnsi="Arial Narrow"/>
          <w:iCs/>
          <w:sz w:val="22"/>
          <w:szCs w:val="22"/>
        </w:rPr>
        <w:t>Pogodbena kazen se obračuna pri dokončnem obračunu.</w:t>
      </w:r>
    </w:p>
    <w:p w14:paraId="56C573B5" w14:textId="77777777" w:rsidR="004222A5" w:rsidRPr="00D75BFA" w:rsidRDefault="004222A5" w:rsidP="004222A5">
      <w:pPr>
        <w:tabs>
          <w:tab w:val="left" w:pos="567"/>
        </w:tabs>
        <w:jc w:val="both"/>
        <w:rPr>
          <w:rFonts w:ascii="Arial Narrow" w:hAnsi="Arial Narrow"/>
          <w:iCs/>
          <w:sz w:val="22"/>
          <w:szCs w:val="22"/>
        </w:rPr>
      </w:pPr>
    </w:p>
    <w:p w14:paraId="6FF4C6E2" w14:textId="77777777" w:rsidR="004222A5" w:rsidRPr="00D75BFA" w:rsidRDefault="004222A5" w:rsidP="004222A5">
      <w:pPr>
        <w:tabs>
          <w:tab w:val="left" w:pos="567"/>
        </w:tabs>
        <w:jc w:val="both"/>
        <w:rPr>
          <w:rFonts w:ascii="Arial Narrow" w:hAnsi="Arial Narrow"/>
          <w:iCs/>
          <w:sz w:val="22"/>
          <w:szCs w:val="22"/>
        </w:rPr>
      </w:pPr>
      <w:r w:rsidRPr="00D75BFA">
        <w:rPr>
          <w:rFonts w:ascii="Arial Narrow" w:hAnsi="Arial Narrow"/>
          <w:iCs/>
          <w:sz w:val="22"/>
          <w:szCs w:val="22"/>
        </w:rPr>
        <w:t>Če bo škoda, ki jo bo zaradi zamude utrpel naročnik, večja od pogodbene kazni, ima le-ta pravico zahtevati razliko do polne odškodnine. Tudi morebitna odškodnina se obračuna pri dokončnem obračunu.</w:t>
      </w:r>
    </w:p>
    <w:p w14:paraId="1C7ECE08" w14:textId="77777777" w:rsidR="004222A5" w:rsidRPr="00D75BFA" w:rsidRDefault="004222A5" w:rsidP="004222A5">
      <w:pPr>
        <w:tabs>
          <w:tab w:val="left" w:pos="993"/>
          <w:tab w:val="left" w:pos="1560"/>
        </w:tabs>
        <w:jc w:val="both"/>
        <w:rPr>
          <w:rFonts w:ascii="Arial Narrow" w:hAnsi="Arial Narrow"/>
          <w:sz w:val="22"/>
          <w:szCs w:val="22"/>
        </w:rPr>
      </w:pPr>
    </w:p>
    <w:p w14:paraId="47B2BB2F"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10. člen</w:t>
      </w:r>
    </w:p>
    <w:p w14:paraId="2EC3CF58"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Pooblaščena oseba pri izvajanju te pogodbe:</w:t>
      </w:r>
    </w:p>
    <w:p w14:paraId="28F63192"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s  strani dobavitelja je: __________________________________________</w:t>
      </w:r>
    </w:p>
    <w:p w14:paraId="07D87646" w14:textId="77777777" w:rsidR="004222A5" w:rsidRPr="00D75BFA" w:rsidRDefault="004222A5" w:rsidP="004222A5">
      <w:pPr>
        <w:rPr>
          <w:rFonts w:ascii="Arial Narrow" w:hAnsi="Arial Narrow"/>
          <w:sz w:val="22"/>
          <w:szCs w:val="22"/>
        </w:rPr>
      </w:pPr>
      <w:r w:rsidRPr="00D75BFA">
        <w:rPr>
          <w:rFonts w:ascii="Arial Narrow" w:hAnsi="Arial Narrow"/>
          <w:sz w:val="22"/>
          <w:szCs w:val="22"/>
        </w:rPr>
        <w:t>skrbnik pogodbe za komercialni del na strani naročnika je : _____________________.</w:t>
      </w:r>
    </w:p>
    <w:p w14:paraId="163E12CE" w14:textId="77777777" w:rsidR="004222A5" w:rsidRPr="00D75BFA" w:rsidRDefault="004222A5" w:rsidP="004222A5">
      <w:pPr>
        <w:rPr>
          <w:rFonts w:ascii="Arial Narrow" w:hAnsi="Arial Narrow"/>
          <w:sz w:val="22"/>
          <w:szCs w:val="22"/>
        </w:rPr>
      </w:pPr>
      <w:r w:rsidRPr="00D75BFA">
        <w:rPr>
          <w:rFonts w:ascii="Arial Narrow" w:hAnsi="Arial Narrow"/>
          <w:sz w:val="22"/>
          <w:szCs w:val="22"/>
        </w:rPr>
        <w:t>skrbnik pogodbe za strokovni del na strani naročnika je : __________________.</w:t>
      </w:r>
    </w:p>
    <w:p w14:paraId="6664253A" w14:textId="77777777" w:rsidR="004222A5" w:rsidRPr="00D75BFA" w:rsidRDefault="004222A5" w:rsidP="004222A5">
      <w:pPr>
        <w:tabs>
          <w:tab w:val="left" w:pos="993"/>
          <w:tab w:val="left" w:pos="1560"/>
        </w:tabs>
        <w:jc w:val="both"/>
        <w:rPr>
          <w:rFonts w:ascii="Arial Narrow" w:hAnsi="Arial Narrow"/>
          <w:b/>
          <w:sz w:val="22"/>
          <w:szCs w:val="22"/>
        </w:rPr>
      </w:pPr>
    </w:p>
    <w:p w14:paraId="2AF50B59" w14:textId="77777777" w:rsidR="004222A5" w:rsidRPr="00D75BFA" w:rsidRDefault="004222A5" w:rsidP="00955E33">
      <w:pPr>
        <w:numPr>
          <w:ilvl w:val="0"/>
          <w:numId w:val="27"/>
        </w:numPr>
        <w:tabs>
          <w:tab w:val="left" w:pos="993"/>
          <w:tab w:val="left" w:pos="1560"/>
        </w:tabs>
        <w:jc w:val="both"/>
        <w:rPr>
          <w:rFonts w:ascii="Arial Narrow" w:hAnsi="Arial Narrow"/>
          <w:b/>
          <w:sz w:val="22"/>
          <w:szCs w:val="22"/>
        </w:rPr>
      </w:pPr>
      <w:r w:rsidRPr="00D75BFA">
        <w:rPr>
          <w:rFonts w:ascii="Arial Narrow" w:hAnsi="Arial Narrow"/>
          <w:b/>
          <w:sz w:val="22"/>
          <w:szCs w:val="22"/>
        </w:rPr>
        <w:t>člen</w:t>
      </w:r>
    </w:p>
    <w:p w14:paraId="15C110AE" w14:textId="77777777" w:rsidR="004222A5" w:rsidRPr="00D75BFA" w:rsidRDefault="004222A5" w:rsidP="004222A5">
      <w:pPr>
        <w:tabs>
          <w:tab w:val="left" w:pos="993"/>
          <w:tab w:val="left" w:pos="1560"/>
        </w:tabs>
        <w:jc w:val="both"/>
        <w:rPr>
          <w:rFonts w:ascii="Arial Narrow" w:hAnsi="Arial Narrow"/>
          <w:iCs/>
          <w:sz w:val="22"/>
          <w:szCs w:val="22"/>
        </w:rPr>
      </w:pPr>
      <w:r w:rsidRPr="00D75BFA">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14:paraId="2AA9914B" w14:textId="77777777" w:rsidR="004222A5" w:rsidRPr="00D75BFA" w:rsidRDefault="004222A5" w:rsidP="004222A5">
      <w:pPr>
        <w:tabs>
          <w:tab w:val="left" w:pos="993"/>
          <w:tab w:val="left" w:pos="1560"/>
        </w:tabs>
        <w:jc w:val="both"/>
        <w:rPr>
          <w:rFonts w:ascii="Arial Narrow" w:hAnsi="Arial Narrow"/>
          <w:iCs/>
          <w:sz w:val="22"/>
          <w:szCs w:val="22"/>
        </w:rPr>
      </w:pPr>
    </w:p>
    <w:p w14:paraId="4637B8EC" w14:textId="77777777" w:rsidR="004222A5" w:rsidRPr="00D75BFA" w:rsidRDefault="004222A5" w:rsidP="004222A5">
      <w:pPr>
        <w:tabs>
          <w:tab w:val="left" w:pos="993"/>
          <w:tab w:val="left" w:pos="1560"/>
        </w:tabs>
        <w:jc w:val="both"/>
        <w:rPr>
          <w:rFonts w:ascii="Arial Narrow" w:hAnsi="Arial Narrow"/>
          <w:iCs/>
          <w:sz w:val="22"/>
          <w:szCs w:val="22"/>
        </w:rPr>
      </w:pPr>
      <w:r w:rsidRPr="00D75BFA">
        <w:rPr>
          <w:rFonts w:ascii="Arial Narrow" w:hAnsi="Arial Narrow"/>
          <w:iCs/>
          <w:sz w:val="22"/>
          <w:szCs w:val="22"/>
        </w:rPr>
        <w:t xml:space="preserve">Sklenjena je za obdobje enega (1) leta in jo je možno podaljšati še največ za </w:t>
      </w:r>
      <w:r w:rsidRPr="00D75BFA">
        <w:rPr>
          <w:rFonts w:ascii="Arial Narrow" w:hAnsi="Arial Narrow"/>
          <w:b/>
          <w:iCs/>
          <w:sz w:val="22"/>
          <w:szCs w:val="22"/>
        </w:rPr>
        <w:t>4</w:t>
      </w:r>
      <w:r w:rsidR="00D75BFA">
        <w:rPr>
          <w:rFonts w:ascii="Arial Narrow" w:hAnsi="Arial Narrow"/>
          <w:b/>
          <w:iCs/>
          <w:sz w:val="22"/>
          <w:szCs w:val="22"/>
        </w:rPr>
        <w:t xml:space="preserve"> </w:t>
      </w:r>
      <w:r w:rsidRPr="00D75BFA">
        <w:rPr>
          <w:rFonts w:ascii="Arial Narrow" w:hAnsi="Arial Narrow"/>
          <w:iCs/>
          <w:sz w:val="22"/>
          <w:szCs w:val="22"/>
        </w:rPr>
        <w:t>x 1 leto, če so izpolnjeni naslednji pogoji:</w:t>
      </w:r>
    </w:p>
    <w:p w14:paraId="62BE04EF" w14:textId="77777777" w:rsidR="004222A5" w:rsidRPr="00D75BFA" w:rsidRDefault="004222A5" w:rsidP="004222A5">
      <w:pPr>
        <w:tabs>
          <w:tab w:val="left" w:pos="993"/>
          <w:tab w:val="left" w:pos="1560"/>
        </w:tabs>
        <w:jc w:val="both"/>
        <w:rPr>
          <w:rFonts w:ascii="Arial Narrow" w:hAnsi="Arial Narrow"/>
          <w:iCs/>
          <w:color w:val="000000" w:themeColor="text1"/>
          <w:sz w:val="22"/>
          <w:szCs w:val="22"/>
        </w:rPr>
      </w:pPr>
    </w:p>
    <w:p w14:paraId="2ED01E71" w14:textId="77777777" w:rsidR="004222A5" w:rsidRPr="00D75BFA" w:rsidRDefault="004222A5" w:rsidP="00955E33">
      <w:pPr>
        <w:numPr>
          <w:ilvl w:val="0"/>
          <w:numId w:val="35"/>
        </w:numPr>
        <w:tabs>
          <w:tab w:val="left" w:pos="993"/>
          <w:tab w:val="left" w:pos="1560"/>
        </w:tabs>
        <w:rPr>
          <w:rFonts w:ascii="Arial Narrow" w:hAnsi="Arial Narrow"/>
          <w:iCs/>
          <w:color w:val="000000" w:themeColor="text1"/>
          <w:sz w:val="22"/>
          <w:szCs w:val="22"/>
        </w:rPr>
      </w:pPr>
      <w:r w:rsidRPr="00D75BFA">
        <w:rPr>
          <w:rFonts w:ascii="Arial Narrow" w:hAnsi="Arial Narrow"/>
          <w:iCs/>
          <w:color w:val="000000" w:themeColor="text1"/>
          <w:sz w:val="22"/>
          <w:szCs w:val="22"/>
        </w:rPr>
        <w:t xml:space="preserve">vrsta in okvirna količina blaga ostane nespremenjena, z možnostjo količinskega odstopanja -/+30% od predvidene letne količine,  </w:t>
      </w:r>
      <w:r w:rsidRPr="00D75BFA">
        <w:rPr>
          <w:rFonts w:ascii="Arial Narrow" w:hAnsi="Arial Narrow"/>
          <w:color w:val="000000" w:themeColor="text1"/>
          <w:sz w:val="22"/>
          <w:szCs w:val="22"/>
        </w:rPr>
        <w:t>izjemoma je mogoče zamenjati v pogodbi posamezni artikel v primeru, ko gre za novo generacijo izbranega blaga istega proizvajalca, ki mora izpolnjevati vse zahteve iz razpisne dokumentacije. Sprememba mora biti dokumentirana.</w:t>
      </w:r>
    </w:p>
    <w:p w14:paraId="012C91D2" w14:textId="77777777" w:rsidR="004222A5" w:rsidRPr="00D75BFA" w:rsidRDefault="004222A5" w:rsidP="004222A5">
      <w:pPr>
        <w:tabs>
          <w:tab w:val="left" w:pos="3300"/>
        </w:tabs>
        <w:ind w:left="720" w:firstLine="2580"/>
        <w:jc w:val="both"/>
        <w:rPr>
          <w:rFonts w:ascii="Arial Narrow" w:hAnsi="Arial Narrow"/>
          <w:iCs/>
          <w:color w:val="000000" w:themeColor="text1"/>
          <w:sz w:val="22"/>
          <w:szCs w:val="22"/>
        </w:rPr>
      </w:pPr>
    </w:p>
    <w:p w14:paraId="25E2E4AE" w14:textId="77777777" w:rsidR="004222A5" w:rsidRPr="00D75BFA" w:rsidRDefault="004222A5" w:rsidP="00955E33">
      <w:pPr>
        <w:numPr>
          <w:ilvl w:val="0"/>
          <w:numId w:val="35"/>
        </w:numPr>
        <w:tabs>
          <w:tab w:val="left" w:pos="993"/>
          <w:tab w:val="left" w:pos="1560"/>
        </w:tabs>
        <w:jc w:val="both"/>
        <w:rPr>
          <w:rFonts w:ascii="Arial Narrow" w:hAnsi="Arial Narrow"/>
          <w:iCs/>
          <w:sz w:val="22"/>
          <w:szCs w:val="22"/>
        </w:rPr>
      </w:pPr>
      <w:r w:rsidRPr="00D75BFA">
        <w:rPr>
          <w:rFonts w:ascii="Arial Narrow" w:hAnsi="Arial Narrow"/>
          <w:sz w:val="22"/>
          <w:szCs w:val="22"/>
        </w:rPr>
        <w:lastRenderedPageBreak/>
        <w:t xml:space="preserve">morebitna sprememba pogodbenih cen za posamezne artikle se lahko dogovori med pogodbenima strankama le ob vsakokratnem podaljšanju pogodbe in velja za naslednje pogodbeno obdobje. </w:t>
      </w:r>
      <w:r w:rsidRPr="00D75BFA">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0C6BB451" w14:textId="77777777" w:rsidR="004222A5" w:rsidRPr="00D75BFA" w:rsidRDefault="004222A5" w:rsidP="004222A5">
      <w:pPr>
        <w:ind w:left="360"/>
        <w:rPr>
          <w:rFonts w:ascii="Arial Narrow" w:hAnsi="Arial Narrow"/>
          <w:iCs/>
          <w:sz w:val="22"/>
          <w:szCs w:val="22"/>
        </w:rPr>
      </w:pPr>
    </w:p>
    <w:p w14:paraId="1AF142E2" w14:textId="77777777" w:rsidR="004222A5" w:rsidRPr="00D75BFA" w:rsidRDefault="004222A5" w:rsidP="00955E33">
      <w:pPr>
        <w:numPr>
          <w:ilvl w:val="0"/>
          <w:numId w:val="35"/>
        </w:numPr>
        <w:tabs>
          <w:tab w:val="left" w:pos="993"/>
          <w:tab w:val="left" w:pos="1560"/>
        </w:tabs>
        <w:jc w:val="both"/>
        <w:rPr>
          <w:rFonts w:ascii="Arial Narrow" w:hAnsi="Arial Narrow"/>
          <w:iCs/>
          <w:sz w:val="22"/>
          <w:szCs w:val="22"/>
        </w:rPr>
      </w:pPr>
      <w:r w:rsidRPr="00D75BFA">
        <w:rPr>
          <w:rFonts w:ascii="Arial Narrow" w:hAnsi="Arial Narrow"/>
          <w:iCs/>
          <w:sz w:val="22"/>
          <w:szCs w:val="22"/>
        </w:rPr>
        <w:t>v finančnem načrtu naročnika morajo biti zagotovljena sredstva za realizacijo pogodbenih obveznosti za ves čas trajanja pogodbe,</w:t>
      </w:r>
    </w:p>
    <w:p w14:paraId="349FA3D1" w14:textId="77777777" w:rsidR="004222A5" w:rsidRPr="00D75BFA" w:rsidRDefault="004222A5" w:rsidP="004222A5">
      <w:pPr>
        <w:ind w:left="360"/>
        <w:rPr>
          <w:rFonts w:ascii="Arial Narrow" w:hAnsi="Arial Narrow"/>
          <w:iCs/>
          <w:sz w:val="22"/>
          <w:szCs w:val="22"/>
        </w:rPr>
      </w:pPr>
    </w:p>
    <w:p w14:paraId="6B5C6499" w14:textId="77777777" w:rsidR="004222A5" w:rsidRPr="00D75BFA" w:rsidRDefault="004222A5" w:rsidP="00955E33">
      <w:pPr>
        <w:numPr>
          <w:ilvl w:val="0"/>
          <w:numId w:val="35"/>
        </w:numPr>
        <w:tabs>
          <w:tab w:val="left" w:pos="993"/>
          <w:tab w:val="left" w:pos="1560"/>
        </w:tabs>
        <w:jc w:val="both"/>
        <w:rPr>
          <w:rFonts w:ascii="Arial Narrow" w:hAnsi="Arial Narrow"/>
          <w:iCs/>
          <w:sz w:val="22"/>
          <w:szCs w:val="22"/>
        </w:rPr>
      </w:pPr>
      <w:r w:rsidRPr="00D75BFA">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14:paraId="528C37B5" w14:textId="77777777" w:rsidR="004222A5" w:rsidRPr="00D75BFA" w:rsidRDefault="004222A5" w:rsidP="004222A5">
      <w:pPr>
        <w:ind w:left="360"/>
        <w:rPr>
          <w:rFonts w:ascii="Arial Narrow" w:hAnsi="Arial Narrow"/>
          <w:iCs/>
          <w:sz w:val="22"/>
          <w:szCs w:val="22"/>
        </w:rPr>
      </w:pPr>
    </w:p>
    <w:p w14:paraId="6841EF32" w14:textId="3A832B81" w:rsidR="004222A5" w:rsidRPr="00D75BFA" w:rsidRDefault="004222A5" w:rsidP="004222A5">
      <w:pPr>
        <w:tabs>
          <w:tab w:val="left" w:pos="993"/>
          <w:tab w:val="left" w:pos="1560"/>
        </w:tabs>
        <w:jc w:val="both"/>
        <w:rPr>
          <w:rFonts w:ascii="Arial Narrow" w:hAnsi="Arial Narrow"/>
          <w:iCs/>
          <w:sz w:val="22"/>
          <w:szCs w:val="22"/>
        </w:rPr>
      </w:pPr>
      <w:r w:rsidRPr="00D75BFA">
        <w:rPr>
          <w:rFonts w:ascii="Arial Narrow" w:hAnsi="Arial Narrow"/>
          <w:iCs/>
          <w:sz w:val="22"/>
          <w:szCs w:val="22"/>
        </w:rPr>
        <w:t>ob vsakokratnem podaljšanju mora biti predana nova bančna garancija (ali enakovredno kavcijsko zavarovanje) za</w:t>
      </w:r>
      <w:r w:rsidR="00D351DD">
        <w:rPr>
          <w:rFonts w:ascii="Arial Narrow" w:hAnsi="Arial Narrow"/>
          <w:iCs/>
          <w:sz w:val="22"/>
          <w:szCs w:val="22"/>
        </w:rPr>
        <w:t xml:space="preserve"> oz. podaljšana veljavnost za </w:t>
      </w:r>
      <w:r w:rsidRPr="00D75BFA">
        <w:rPr>
          <w:rFonts w:ascii="Arial Narrow" w:hAnsi="Arial Narrow"/>
          <w:iCs/>
          <w:sz w:val="22"/>
          <w:szCs w:val="22"/>
        </w:rPr>
        <w:t xml:space="preserve">dobro izvedbo pogodbenih obveznosti. Če je bil kot garancija za dobro izvedbo pogodbenih obveznosti vplačan denarni depozit, se le-ta v primeru podaljšanja pogodbe zadrži za naslednje enoletno obdobje. </w:t>
      </w:r>
    </w:p>
    <w:p w14:paraId="44824634" w14:textId="77777777" w:rsidR="004222A5" w:rsidRPr="00D75BFA" w:rsidRDefault="004222A5" w:rsidP="004222A5">
      <w:pPr>
        <w:tabs>
          <w:tab w:val="left" w:pos="993"/>
          <w:tab w:val="left" w:pos="1560"/>
        </w:tabs>
        <w:jc w:val="both"/>
        <w:rPr>
          <w:rFonts w:ascii="Arial Narrow" w:hAnsi="Arial Narrow"/>
          <w:iCs/>
          <w:sz w:val="22"/>
          <w:szCs w:val="22"/>
        </w:rPr>
      </w:pPr>
    </w:p>
    <w:p w14:paraId="54CC0817"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12.  člen</w:t>
      </w:r>
    </w:p>
    <w:p w14:paraId="325F33F9"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Pogodbeni stranki se dogovorita, da naročnik lahko takoj odpove pogodbo in unovči bančno garancijo za dobro izvedbo pogodbenih obveznosti  oz. zadrži denarni depozit iz naslednjih razlogov:</w:t>
      </w:r>
    </w:p>
    <w:p w14:paraId="0959943A" w14:textId="77777777" w:rsidR="004222A5" w:rsidRPr="00D75BFA" w:rsidRDefault="004222A5" w:rsidP="00955E33">
      <w:pPr>
        <w:numPr>
          <w:ilvl w:val="0"/>
          <w:numId w:val="29"/>
        </w:numPr>
        <w:tabs>
          <w:tab w:val="left" w:pos="993"/>
          <w:tab w:val="left" w:pos="1560"/>
        </w:tabs>
        <w:jc w:val="both"/>
        <w:rPr>
          <w:rFonts w:ascii="Arial Narrow" w:hAnsi="Arial Narrow"/>
          <w:sz w:val="22"/>
          <w:szCs w:val="22"/>
        </w:rPr>
      </w:pPr>
      <w:r w:rsidRPr="00D75BFA">
        <w:rPr>
          <w:rFonts w:ascii="Arial Narrow" w:hAnsi="Arial Narrow"/>
          <w:sz w:val="22"/>
          <w:szCs w:val="22"/>
        </w:rPr>
        <w:t>če dobavitelj ne izpolnjuje svojih obveznosti v skladu z določili te pogodbe glede dobavnega roka ali odzivnega časa,</w:t>
      </w:r>
    </w:p>
    <w:p w14:paraId="4C983476" w14:textId="77777777" w:rsidR="004222A5" w:rsidRPr="00D75BFA" w:rsidRDefault="004222A5" w:rsidP="00955E33">
      <w:pPr>
        <w:numPr>
          <w:ilvl w:val="0"/>
          <w:numId w:val="29"/>
        </w:numPr>
        <w:tabs>
          <w:tab w:val="left" w:pos="993"/>
          <w:tab w:val="left" w:pos="1560"/>
        </w:tabs>
        <w:jc w:val="both"/>
        <w:rPr>
          <w:rFonts w:ascii="Arial Narrow" w:hAnsi="Arial Narrow"/>
          <w:sz w:val="22"/>
          <w:szCs w:val="22"/>
        </w:rPr>
      </w:pPr>
      <w:r w:rsidRPr="00D75BFA">
        <w:rPr>
          <w:rFonts w:ascii="Arial Narrow" w:hAnsi="Arial Narrow"/>
          <w:sz w:val="22"/>
          <w:szCs w:val="22"/>
        </w:rPr>
        <w:t>če dobavitelj ne izpolnjuje svojih obveznosti v skladu z določili te pogodbe glede količin,</w:t>
      </w:r>
    </w:p>
    <w:p w14:paraId="06215FF9" w14:textId="77777777" w:rsidR="004222A5" w:rsidRPr="00D75BFA" w:rsidRDefault="004222A5" w:rsidP="00955E33">
      <w:pPr>
        <w:numPr>
          <w:ilvl w:val="0"/>
          <w:numId w:val="29"/>
        </w:numPr>
        <w:tabs>
          <w:tab w:val="left" w:pos="993"/>
          <w:tab w:val="left" w:pos="1560"/>
        </w:tabs>
        <w:jc w:val="both"/>
        <w:rPr>
          <w:rFonts w:ascii="Arial Narrow" w:hAnsi="Arial Narrow"/>
          <w:sz w:val="22"/>
          <w:szCs w:val="22"/>
        </w:rPr>
      </w:pPr>
      <w:r w:rsidRPr="00D75BFA">
        <w:rPr>
          <w:rFonts w:ascii="Arial Narrow" w:hAnsi="Arial Narrow"/>
          <w:sz w:val="22"/>
          <w:szCs w:val="22"/>
        </w:rPr>
        <w:t>v primeru, da kvaliteta predmeta pogodbe ali rok uporabnost dobavljenega blaga ne ustreza pogojem iz javnega naročila in ponudbe dobavitelja št.___________z dne ____________.</w:t>
      </w:r>
    </w:p>
    <w:p w14:paraId="496B8369" w14:textId="77777777" w:rsidR="004222A5" w:rsidRPr="00D75BFA" w:rsidRDefault="004222A5" w:rsidP="00955E33">
      <w:pPr>
        <w:numPr>
          <w:ilvl w:val="0"/>
          <w:numId w:val="29"/>
        </w:numPr>
        <w:tabs>
          <w:tab w:val="left" w:pos="993"/>
          <w:tab w:val="left" w:pos="1560"/>
        </w:tabs>
        <w:jc w:val="both"/>
        <w:rPr>
          <w:rFonts w:ascii="Arial Narrow" w:hAnsi="Arial Narrow"/>
          <w:sz w:val="22"/>
          <w:szCs w:val="22"/>
        </w:rPr>
      </w:pPr>
      <w:r w:rsidRPr="00D75BFA">
        <w:rPr>
          <w:rFonts w:ascii="Arial Narrow" w:hAnsi="Arial Narrow"/>
          <w:sz w:val="22"/>
          <w:szCs w:val="22"/>
        </w:rPr>
        <w:t>v primeru, da ponudnik ne predloži zahtevane dokumentacije pred zamenjavo podizvajalca.</w:t>
      </w:r>
    </w:p>
    <w:p w14:paraId="3C9D3693" w14:textId="77777777" w:rsidR="004222A5" w:rsidRPr="00D75BFA" w:rsidRDefault="004222A5" w:rsidP="004222A5">
      <w:pPr>
        <w:tabs>
          <w:tab w:val="left" w:pos="993"/>
          <w:tab w:val="left" w:pos="1560"/>
        </w:tabs>
        <w:jc w:val="both"/>
        <w:rPr>
          <w:rFonts w:ascii="Arial Narrow" w:hAnsi="Arial Narrow"/>
          <w:sz w:val="22"/>
          <w:szCs w:val="22"/>
        </w:rPr>
      </w:pPr>
    </w:p>
    <w:p w14:paraId="764380A9"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RAZVEZNI POGOJ po Uredbi o skupnem javnem naročanju Vlade RS</w:t>
      </w:r>
    </w:p>
    <w:p w14:paraId="16ABDCBE"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V kolikor bo v času veljavnosti te pogodbe, na podlagi Uredbe o skupnem javnem naročanju, katere zavezanec je naročnik, pristojno Ministrstvo izvedlo postopek oddaje javnega naročila za predmet/e po tej pogodbi in sklenilo pogodbo ali okvirni sporazum velja, da se ta pogodba za izbrani predmet ali predmete sklepa za obdobje do začetka veljavnosti oz. uporabe pogodbe ali okvirnega sporazuma na podlagi izvedbe postopka oddaje skupnega javnega naročila.</w:t>
      </w:r>
    </w:p>
    <w:p w14:paraId="5A40168D" w14:textId="77777777" w:rsidR="004222A5" w:rsidRPr="00D75BFA" w:rsidRDefault="004222A5" w:rsidP="004222A5">
      <w:pPr>
        <w:tabs>
          <w:tab w:val="left" w:pos="993"/>
          <w:tab w:val="left" w:pos="1560"/>
        </w:tabs>
        <w:jc w:val="both"/>
        <w:rPr>
          <w:rFonts w:ascii="Arial Narrow" w:hAnsi="Arial Narrow"/>
          <w:b/>
          <w:sz w:val="22"/>
          <w:szCs w:val="22"/>
        </w:rPr>
      </w:pPr>
    </w:p>
    <w:p w14:paraId="67ADFB88"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 xml:space="preserve">13. člen  </w:t>
      </w:r>
    </w:p>
    <w:p w14:paraId="18978838"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PROTIKORUPCIJSKA KLAVZULA</w:t>
      </w:r>
    </w:p>
    <w:p w14:paraId="085190D5" w14:textId="77777777" w:rsidR="004222A5" w:rsidRPr="00D75BFA" w:rsidRDefault="004222A5" w:rsidP="004222A5">
      <w:pPr>
        <w:rPr>
          <w:rFonts w:ascii="Arial Narrow" w:hAnsi="Arial Narrow"/>
          <w:sz w:val="22"/>
          <w:szCs w:val="22"/>
        </w:rPr>
      </w:pPr>
      <w:r w:rsidRPr="00D75BFA">
        <w:rPr>
          <w:rFonts w:ascii="Arial Narrow" w:hAnsi="Arial Narrow"/>
          <w:sz w:val="22"/>
          <w:szCs w:val="22"/>
        </w:rPr>
        <w:t xml:space="preserve">Če v zvezi s to pogodbo,  kdo v imenu ali na račun druge pogodbene stranke, predstavniku naročnika obljubi, ponudi ali da kakšno nedovoljeno korist za: </w:t>
      </w:r>
    </w:p>
    <w:p w14:paraId="3C2DEF9B" w14:textId="77777777" w:rsidR="004222A5" w:rsidRPr="00D75BFA" w:rsidRDefault="004222A5" w:rsidP="00955E33">
      <w:pPr>
        <w:numPr>
          <w:ilvl w:val="1"/>
          <w:numId w:val="33"/>
        </w:numPr>
        <w:rPr>
          <w:rFonts w:ascii="Arial Narrow" w:hAnsi="Arial Narrow"/>
          <w:sz w:val="22"/>
          <w:szCs w:val="22"/>
        </w:rPr>
      </w:pPr>
      <w:r w:rsidRPr="00D75BFA">
        <w:rPr>
          <w:rFonts w:ascii="Arial Narrow" w:hAnsi="Arial Narrow"/>
          <w:sz w:val="22"/>
          <w:szCs w:val="22"/>
        </w:rPr>
        <w:t xml:space="preserve">pridobitev posla ali </w:t>
      </w:r>
    </w:p>
    <w:p w14:paraId="494DD7F0" w14:textId="77777777" w:rsidR="004222A5" w:rsidRPr="00D75BFA" w:rsidRDefault="004222A5" w:rsidP="00955E33">
      <w:pPr>
        <w:numPr>
          <w:ilvl w:val="1"/>
          <w:numId w:val="33"/>
        </w:numPr>
        <w:rPr>
          <w:rFonts w:ascii="Arial Narrow" w:hAnsi="Arial Narrow"/>
          <w:sz w:val="22"/>
          <w:szCs w:val="22"/>
        </w:rPr>
      </w:pPr>
      <w:r w:rsidRPr="00D75BFA">
        <w:rPr>
          <w:rFonts w:ascii="Arial Narrow" w:hAnsi="Arial Narrow"/>
          <w:sz w:val="22"/>
          <w:szCs w:val="22"/>
        </w:rPr>
        <w:t xml:space="preserve">za sklenitev posla pod ugodnejšimi pogoji ali </w:t>
      </w:r>
    </w:p>
    <w:p w14:paraId="4A61E8BB" w14:textId="77777777" w:rsidR="004222A5" w:rsidRPr="00D75BFA" w:rsidRDefault="004222A5" w:rsidP="00955E33">
      <w:pPr>
        <w:numPr>
          <w:ilvl w:val="1"/>
          <w:numId w:val="33"/>
        </w:numPr>
        <w:rPr>
          <w:rFonts w:ascii="Arial Narrow" w:hAnsi="Arial Narrow"/>
          <w:sz w:val="22"/>
          <w:szCs w:val="22"/>
        </w:rPr>
      </w:pPr>
      <w:r w:rsidRPr="00D75BFA">
        <w:rPr>
          <w:rFonts w:ascii="Arial Narrow" w:hAnsi="Arial Narrow"/>
          <w:sz w:val="22"/>
          <w:szCs w:val="22"/>
        </w:rPr>
        <w:t xml:space="preserve">za opustitev dolžnega nadzora nad izvajanjem pogodbenih obveznosti ali </w:t>
      </w:r>
    </w:p>
    <w:p w14:paraId="292A1FE8" w14:textId="77777777" w:rsidR="004222A5" w:rsidRPr="00D75BFA" w:rsidRDefault="004222A5" w:rsidP="00955E33">
      <w:pPr>
        <w:numPr>
          <w:ilvl w:val="1"/>
          <w:numId w:val="33"/>
        </w:numPr>
        <w:tabs>
          <w:tab w:val="left" w:pos="993"/>
          <w:tab w:val="left" w:pos="1560"/>
        </w:tabs>
        <w:rPr>
          <w:rFonts w:ascii="Arial Narrow" w:hAnsi="Arial Narrow"/>
          <w:sz w:val="22"/>
          <w:szCs w:val="22"/>
        </w:rPr>
      </w:pPr>
      <w:r w:rsidRPr="00D75BFA">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5016D62E" w14:textId="77777777" w:rsidR="004222A5" w:rsidRPr="00D75BFA" w:rsidRDefault="004222A5" w:rsidP="004222A5">
      <w:pPr>
        <w:tabs>
          <w:tab w:val="left" w:pos="993"/>
          <w:tab w:val="left" w:pos="1560"/>
        </w:tabs>
        <w:rPr>
          <w:rFonts w:ascii="Arial Narrow" w:hAnsi="Arial Narrow"/>
          <w:iCs/>
          <w:sz w:val="22"/>
          <w:szCs w:val="22"/>
        </w:rPr>
      </w:pPr>
    </w:p>
    <w:p w14:paraId="172386D1"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14. člen</w:t>
      </w:r>
    </w:p>
    <w:p w14:paraId="48F7CD2D"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Socialna klavzula</w:t>
      </w:r>
    </w:p>
    <w:p w14:paraId="65871B9A"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B3ABE23" w14:textId="77777777" w:rsidR="004222A5" w:rsidRPr="00D75BFA" w:rsidRDefault="004222A5" w:rsidP="004222A5">
      <w:pPr>
        <w:tabs>
          <w:tab w:val="left" w:pos="993"/>
          <w:tab w:val="left" w:pos="1560"/>
        </w:tabs>
        <w:jc w:val="both"/>
        <w:rPr>
          <w:rFonts w:ascii="Arial Narrow" w:hAnsi="Arial Narrow"/>
          <w:b/>
          <w:sz w:val="22"/>
          <w:szCs w:val="22"/>
        </w:rPr>
      </w:pPr>
    </w:p>
    <w:p w14:paraId="679CFA5D"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15. člen</w:t>
      </w:r>
    </w:p>
    <w:p w14:paraId="0C3D9DBA"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Morebitna nesoglasja bosta pogodbeni stranki reševali  sporazumno. </w:t>
      </w:r>
    </w:p>
    <w:p w14:paraId="32D8972D" w14:textId="77777777" w:rsidR="004222A5" w:rsidRPr="00D75BFA" w:rsidRDefault="004222A5" w:rsidP="004222A5">
      <w:pPr>
        <w:tabs>
          <w:tab w:val="left" w:pos="993"/>
          <w:tab w:val="left" w:pos="1560"/>
        </w:tabs>
        <w:jc w:val="both"/>
        <w:rPr>
          <w:rFonts w:ascii="Arial Narrow" w:hAnsi="Arial Narrow"/>
          <w:sz w:val="22"/>
          <w:szCs w:val="22"/>
        </w:rPr>
      </w:pPr>
    </w:p>
    <w:p w14:paraId="3A2C7270"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V kolikor se o nastalem sporu ne bi mogli dogovoriti, je pristojno  za reševanje  sporov iz te pogodbe sodišče v Ljubljani.</w:t>
      </w:r>
    </w:p>
    <w:p w14:paraId="562F0B67" w14:textId="77777777" w:rsidR="004222A5" w:rsidRPr="00D75BFA" w:rsidRDefault="004222A5" w:rsidP="004222A5">
      <w:pPr>
        <w:tabs>
          <w:tab w:val="left" w:pos="993"/>
          <w:tab w:val="left" w:pos="1560"/>
        </w:tabs>
        <w:jc w:val="both"/>
        <w:rPr>
          <w:rFonts w:ascii="Arial Narrow" w:hAnsi="Arial Narrow"/>
          <w:sz w:val="22"/>
          <w:szCs w:val="22"/>
        </w:rPr>
      </w:pPr>
    </w:p>
    <w:p w14:paraId="65D54AA7"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Pri razlagi pogodbenih določil in reševanju sporov iz te pogodbe se upošteva:</w:t>
      </w:r>
    </w:p>
    <w:p w14:paraId="429DD983" w14:textId="77777777" w:rsidR="004222A5" w:rsidRPr="00D75BFA" w:rsidRDefault="004222A5" w:rsidP="00955E33">
      <w:pPr>
        <w:numPr>
          <w:ilvl w:val="0"/>
          <w:numId w:val="30"/>
        </w:numPr>
        <w:tabs>
          <w:tab w:val="left" w:pos="993"/>
          <w:tab w:val="left" w:pos="1560"/>
        </w:tabs>
        <w:jc w:val="both"/>
        <w:rPr>
          <w:rFonts w:ascii="Arial Narrow" w:hAnsi="Arial Narrow"/>
          <w:sz w:val="22"/>
          <w:szCs w:val="22"/>
        </w:rPr>
      </w:pPr>
      <w:r w:rsidRPr="00D75BFA">
        <w:rPr>
          <w:rFonts w:ascii="Arial Narrow" w:hAnsi="Arial Narrow"/>
          <w:sz w:val="22"/>
          <w:szCs w:val="22"/>
        </w:rPr>
        <w:t>razpisna in ponudbena dokumentacija,</w:t>
      </w:r>
    </w:p>
    <w:p w14:paraId="3CAE3F32" w14:textId="77777777" w:rsidR="004222A5" w:rsidRPr="00D75BFA" w:rsidRDefault="004222A5" w:rsidP="00955E33">
      <w:pPr>
        <w:numPr>
          <w:ilvl w:val="0"/>
          <w:numId w:val="30"/>
        </w:numPr>
        <w:tabs>
          <w:tab w:val="left" w:pos="993"/>
          <w:tab w:val="left" w:pos="1560"/>
        </w:tabs>
        <w:jc w:val="both"/>
        <w:rPr>
          <w:rFonts w:ascii="Arial Narrow" w:hAnsi="Arial Narrow"/>
          <w:sz w:val="22"/>
          <w:szCs w:val="22"/>
        </w:rPr>
      </w:pPr>
      <w:r w:rsidRPr="00D75BFA">
        <w:rPr>
          <w:rFonts w:ascii="Arial Narrow" w:hAnsi="Arial Narrow"/>
          <w:sz w:val="22"/>
          <w:szCs w:val="22"/>
        </w:rPr>
        <w:t xml:space="preserve"> priloge, ki so sestavni del te pogodbe,</w:t>
      </w:r>
    </w:p>
    <w:p w14:paraId="03BB3B62" w14:textId="77777777" w:rsidR="004222A5" w:rsidRPr="00D75BFA" w:rsidRDefault="004222A5" w:rsidP="00955E33">
      <w:pPr>
        <w:numPr>
          <w:ilvl w:val="0"/>
          <w:numId w:val="30"/>
        </w:numPr>
        <w:tabs>
          <w:tab w:val="left" w:pos="993"/>
          <w:tab w:val="left" w:pos="1560"/>
        </w:tabs>
        <w:jc w:val="both"/>
        <w:rPr>
          <w:rFonts w:ascii="Arial Narrow" w:hAnsi="Arial Narrow"/>
          <w:sz w:val="22"/>
          <w:szCs w:val="22"/>
        </w:rPr>
      </w:pPr>
      <w:r w:rsidRPr="00D75BFA">
        <w:rPr>
          <w:rFonts w:ascii="Arial Narrow" w:hAnsi="Arial Narrow"/>
          <w:sz w:val="22"/>
          <w:szCs w:val="22"/>
        </w:rPr>
        <w:t>druga dokumentacija v zvezi s to pogodbo in</w:t>
      </w:r>
    </w:p>
    <w:p w14:paraId="40E1C664" w14:textId="77777777" w:rsidR="004222A5" w:rsidRPr="00D75BFA" w:rsidRDefault="004222A5" w:rsidP="00955E33">
      <w:pPr>
        <w:numPr>
          <w:ilvl w:val="0"/>
          <w:numId w:val="30"/>
        </w:numPr>
        <w:tabs>
          <w:tab w:val="left" w:pos="993"/>
          <w:tab w:val="left" w:pos="1560"/>
        </w:tabs>
        <w:jc w:val="both"/>
        <w:rPr>
          <w:rFonts w:ascii="Arial Narrow" w:hAnsi="Arial Narrow"/>
          <w:sz w:val="22"/>
          <w:szCs w:val="22"/>
        </w:rPr>
      </w:pPr>
      <w:r w:rsidRPr="00D75BFA">
        <w:rPr>
          <w:rFonts w:ascii="Arial Narrow" w:hAnsi="Arial Narrow"/>
          <w:sz w:val="22"/>
          <w:szCs w:val="22"/>
        </w:rPr>
        <w:t>Obligacijski zakonik.</w:t>
      </w:r>
    </w:p>
    <w:p w14:paraId="3084AF1D" w14:textId="77777777" w:rsidR="004222A5" w:rsidRPr="00D75BFA" w:rsidRDefault="004222A5" w:rsidP="004222A5">
      <w:pPr>
        <w:tabs>
          <w:tab w:val="left" w:pos="993"/>
          <w:tab w:val="left" w:pos="1560"/>
        </w:tabs>
        <w:jc w:val="both"/>
        <w:rPr>
          <w:rFonts w:ascii="Arial Narrow" w:hAnsi="Arial Narrow"/>
          <w:b/>
          <w:sz w:val="22"/>
          <w:szCs w:val="22"/>
        </w:rPr>
      </w:pPr>
    </w:p>
    <w:p w14:paraId="6D3EBBA2" w14:textId="77777777" w:rsidR="004222A5" w:rsidRPr="00D75BFA" w:rsidRDefault="004222A5" w:rsidP="004222A5">
      <w:pPr>
        <w:tabs>
          <w:tab w:val="left" w:pos="993"/>
          <w:tab w:val="left" w:pos="1560"/>
        </w:tabs>
        <w:jc w:val="both"/>
        <w:rPr>
          <w:rFonts w:ascii="Arial Narrow" w:hAnsi="Arial Narrow"/>
          <w:b/>
          <w:sz w:val="22"/>
          <w:szCs w:val="22"/>
        </w:rPr>
      </w:pPr>
    </w:p>
    <w:p w14:paraId="1AB1165D" w14:textId="77777777" w:rsidR="004222A5" w:rsidRPr="00D75BFA" w:rsidRDefault="004222A5" w:rsidP="004222A5">
      <w:pPr>
        <w:tabs>
          <w:tab w:val="left" w:pos="993"/>
          <w:tab w:val="left" w:pos="1560"/>
        </w:tabs>
        <w:jc w:val="both"/>
        <w:rPr>
          <w:rFonts w:ascii="Arial Narrow" w:hAnsi="Arial Narrow"/>
          <w:b/>
          <w:bCs/>
          <w:sz w:val="22"/>
          <w:szCs w:val="22"/>
        </w:rPr>
      </w:pPr>
      <w:r w:rsidRPr="00D75BFA">
        <w:rPr>
          <w:rFonts w:ascii="Arial Narrow" w:hAnsi="Arial Narrow"/>
          <w:b/>
          <w:bCs/>
          <w:sz w:val="22"/>
          <w:szCs w:val="22"/>
        </w:rPr>
        <w:t>16. člen</w:t>
      </w:r>
    </w:p>
    <w:p w14:paraId="16B39F77"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Pogodba je napisana v treh enakih izvodih, od katerih prejme naročnik 2 izvoda, dobavitelj en izvod in stopi v veljavo z dnem podpisa in ob predložitvi bančne garancije iz 4. člena te pogodbe.</w:t>
      </w:r>
    </w:p>
    <w:p w14:paraId="03F95C1F" w14:textId="77777777" w:rsidR="004222A5" w:rsidRPr="00D75BFA" w:rsidRDefault="004222A5" w:rsidP="004222A5">
      <w:pPr>
        <w:tabs>
          <w:tab w:val="left" w:pos="993"/>
          <w:tab w:val="left" w:pos="1560"/>
        </w:tabs>
        <w:jc w:val="both"/>
        <w:rPr>
          <w:rFonts w:ascii="Arial Narrow" w:hAnsi="Arial Narrow"/>
          <w:sz w:val="22"/>
          <w:szCs w:val="22"/>
        </w:rPr>
      </w:pPr>
    </w:p>
    <w:p w14:paraId="104FB41B"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Datum:</w:t>
      </w:r>
      <w:r w:rsidRPr="00D75BFA">
        <w:rPr>
          <w:rFonts w:ascii="Arial Narrow" w:hAnsi="Arial Narrow"/>
          <w:sz w:val="22"/>
          <w:szCs w:val="22"/>
        </w:rPr>
        <w:tab/>
      </w:r>
      <w:r w:rsidRPr="00D75BFA">
        <w:rPr>
          <w:rFonts w:ascii="Arial Narrow" w:hAnsi="Arial Narrow"/>
          <w:sz w:val="22"/>
          <w:szCs w:val="22"/>
        </w:rPr>
        <w:tab/>
      </w:r>
      <w:r w:rsidRPr="00D75BFA">
        <w:rPr>
          <w:rFonts w:ascii="Arial Narrow" w:hAnsi="Arial Narrow"/>
          <w:sz w:val="22"/>
          <w:szCs w:val="22"/>
        </w:rPr>
        <w:tab/>
      </w:r>
      <w:r w:rsidRPr="00D75BFA">
        <w:rPr>
          <w:rFonts w:ascii="Arial Narrow" w:hAnsi="Arial Narrow"/>
          <w:sz w:val="22"/>
          <w:szCs w:val="22"/>
        </w:rPr>
        <w:tab/>
      </w:r>
      <w:r w:rsidRPr="00D75BFA">
        <w:rPr>
          <w:rFonts w:ascii="Arial Narrow" w:hAnsi="Arial Narrow"/>
          <w:sz w:val="22"/>
          <w:szCs w:val="22"/>
        </w:rPr>
        <w:tab/>
        <w:t>Datum:</w:t>
      </w:r>
    </w:p>
    <w:p w14:paraId="5CBD350A"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Številka:</w:t>
      </w:r>
      <w:r w:rsidRPr="00D75BFA">
        <w:rPr>
          <w:rFonts w:ascii="Arial Narrow" w:hAnsi="Arial Narrow"/>
          <w:sz w:val="22"/>
          <w:szCs w:val="22"/>
        </w:rPr>
        <w:tab/>
      </w:r>
      <w:r w:rsidRPr="00D75BFA">
        <w:rPr>
          <w:rFonts w:ascii="Arial Narrow" w:hAnsi="Arial Narrow"/>
          <w:sz w:val="22"/>
          <w:szCs w:val="22"/>
        </w:rPr>
        <w:tab/>
      </w:r>
      <w:r w:rsidRPr="00D75BFA">
        <w:rPr>
          <w:rFonts w:ascii="Arial Narrow" w:hAnsi="Arial Narrow"/>
          <w:sz w:val="22"/>
          <w:szCs w:val="22"/>
        </w:rPr>
        <w:tab/>
      </w:r>
      <w:r w:rsidRPr="00D75BFA">
        <w:rPr>
          <w:rFonts w:ascii="Arial Narrow" w:hAnsi="Arial Narrow"/>
          <w:sz w:val="22"/>
          <w:szCs w:val="22"/>
        </w:rPr>
        <w:tab/>
      </w:r>
      <w:r w:rsidRPr="00D75BFA">
        <w:rPr>
          <w:rFonts w:ascii="Arial Narrow" w:hAnsi="Arial Narrow"/>
          <w:sz w:val="22"/>
          <w:szCs w:val="22"/>
        </w:rPr>
        <w:tab/>
        <w:t>Številka:</w:t>
      </w:r>
    </w:p>
    <w:p w14:paraId="61A8BA8A" w14:textId="77777777" w:rsidR="004222A5" w:rsidRPr="00D75BFA" w:rsidRDefault="004222A5" w:rsidP="004222A5">
      <w:pPr>
        <w:tabs>
          <w:tab w:val="left" w:pos="993"/>
          <w:tab w:val="left" w:pos="1560"/>
        </w:tabs>
        <w:jc w:val="both"/>
        <w:rPr>
          <w:rFonts w:ascii="Arial Narrow" w:hAnsi="Arial Narrow"/>
          <w:sz w:val="22"/>
          <w:szCs w:val="22"/>
        </w:rPr>
      </w:pPr>
    </w:p>
    <w:p w14:paraId="21092E48"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                                                  </w:t>
      </w:r>
    </w:p>
    <w:p w14:paraId="78413414"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 xml:space="preserve">DOBAVITELJ: </w:t>
      </w:r>
      <w:r w:rsidRPr="00D75BFA">
        <w:rPr>
          <w:rFonts w:ascii="Arial Narrow" w:hAnsi="Arial Narrow"/>
          <w:b/>
          <w:sz w:val="22"/>
          <w:szCs w:val="22"/>
        </w:rPr>
        <w:tab/>
      </w:r>
      <w:r w:rsidRPr="00D75BFA">
        <w:rPr>
          <w:rFonts w:ascii="Arial Narrow" w:hAnsi="Arial Narrow"/>
          <w:b/>
          <w:sz w:val="22"/>
          <w:szCs w:val="22"/>
        </w:rPr>
        <w:tab/>
      </w:r>
      <w:r w:rsidRPr="00D75BFA">
        <w:rPr>
          <w:rFonts w:ascii="Arial Narrow" w:hAnsi="Arial Narrow"/>
          <w:b/>
          <w:sz w:val="22"/>
          <w:szCs w:val="22"/>
        </w:rPr>
        <w:tab/>
      </w:r>
      <w:r w:rsidR="00D75BFA">
        <w:rPr>
          <w:rFonts w:ascii="Arial Narrow" w:hAnsi="Arial Narrow"/>
          <w:b/>
          <w:sz w:val="22"/>
          <w:szCs w:val="22"/>
        </w:rPr>
        <w:t xml:space="preserve">               </w:t>
      </w:r>
      <w:r w:rsidRPr="00D75BFA">
        <w:rPr>
          <w:rFonts w:ascii="Arial Narrow" w:hAnsi="Arial Narrow"/>
          <w:b/>
          <w:sz w:val="22"/>
          <w:szCs w:val="22"/>
        </w:rPr>
        <w:t>NAROČNIK:</w:t>
      </w:r>
    </w:p>
    <w:p w14:paraId="7877DEBF"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ab/>
      </w:r>
      <w:r w:rsidRPr="00D75BFA">
        <w:rPr>
          <w:rFonts w:ascii="Arial Narrow" w:hAnsi="Arial Narrow"/>
          <w:sz w:val="22"/>
          <w:szCs w:val="22"/>
        </w:rPr>
        <w:tab/>
        <w:t xml:space="preserve"> </w:t>
      </w:r>
      <w:r w:rsidRPr="00D75BFA">
        <w:rPr>
          <w:rFonts w:ascii="Arial Narrow" w:hAnsi="Arial Narrow"/>
          <w:sz w:val="22"/>
          <w:szCs w:val="22"/>
        </w:rPr>
        <w:tab/>
      </w:r>
      <w:r w:rsidRPr="00D75BFA">
        <w:rPr>
          <w:rFonts w:ascii="Arial Narrow" w:hAnsi="Arial Narrow"/>
          <w:sz w:val="22"/>
          <w:szCs w:val="22"/>
        </w:rPr>
        <w:tab/>
      </w:r>
    </w:p>
    <w:p w14:paraId="29A92C6A"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sz w:val="22"/>
          <w:szCs w:val="22"/>
        </w:rPr>
        <w:t xml:space="preserve">                                                    </w:t>
      </w:r>
      <w:r w:rsidR="00D75BFA">
        <w:rPr>
          <w:rFonts w:ascii="Arial Narrow" w:hAnsi="Arial Narrow"/>
          <w:sz w:val="22"/>
          <w:szCs w:val="22"/>
        </w:rPr>
        <w:t xml:space="preserve">                   </w:t>
      </w:r>
      <w:r w:rsidRPr="00D75BFA">
        <w:rPr>
          <w:rFonts w:ascii="Arial Narrow" w:hAnsi="Arial Narrow"/>
          <w:b/>
          <w:sz w:val="22"/>
          <w:szCs w:val="22"/>
        </w:rPr>
        <w:t>UNIVERZITETNI KLINIČNI CENTER LJUBLJANA</w:t>
      </w:r>
    </w:p>
    <w:p w14:paraId="5A19AF0E"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ab/>
      </w:r>
      <w:r w:rsidRPr="00D75BFA">
        <w:rPr>
          <w:rFonts w:ascii="Arial Narrow" w:hAnsi="Arial Narrow"/>
          <w:b/>
          <w:sz w:val="22"/>
          <w:szCs w:val="22"/>
        </w:rPr>
        <w:tab/>
      </w:r>
      <w:r w:rsidRPr="00D75BFA">
        <w:rPr>
          <w:rFonts w:ascii="Arial Narrow" w:hAnsi="Arial Narrow"/>
          <w:b/>
          <w:sz w:val="22"/>
          <w:szCs w:val="22"/>
        </w:rPr>
        <w:tab/>
      </w:r>
      <w:r w:rsidRPr="00D75BFA">
        <w:rPr>
          <w:rFonts w:ascii="Arial Narrow" w:hAnsi="Arial Narrow"/>
          <w:b/>
          <w:sz w:val="22"/>
          <w:szCs w:val="22"/>
        </w:rPr>
        <w:tab/>
        <w:t xml:space="preserve">                                 generalni  direktor</w:t>
      </w:r>
    </w:p>
    <w:p w14:paraId="265D900B"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 xml:space="preserve">                                                                        </w:t>
      </w:r>
      <w:r w:rsidR="00D75BFA">
        <w:rPr>
          <w:rFonts w:ascii="Arial Narrow" w:hAnsi="Arial Narrow"/>
          <w:b/>
          <w:sz w:val="22"/>
          <w:szCs w:val="22"/>
        </w:rPr>
        <w:t xml:space="preserve"> </w:t>
      </w:r>
      <w:r w:rsidRPr="00D75BFA">
        <w:rPr>
          <w:rFonts w:ascii="Arial Narrow" w:hAnsi="Arial Narrow"/>
          <w:b/>
          <w:sz w:val="22"/>
          <w:szCs w:val="22"/>
        </w:rPr>
        <w:t xml:space="preserve">  </w:t>
      </w:r>
      <w:r w:rsidR="00D75BFA">
        <w:rPr>
          <w:rFonts w:ascii="Arial Narrow" w:hAnsi="Arial Narrow"/>
          <w:b/>
          <w:sz w:val="22"/>
          <w:szCs w:val="22"/>
        </w:rPr>
        <w:t xml:space="preserve">      </w:t>
      </w:r>
      <w:r w:rsidRPr="00D75BFA">
        <w:rPr>
          <w:rFonts w:ascii="Arial Narrow" w:hAnsi="Arial Narrow"/>
          <w:b/>
          <w:sz w:val="22"/>
          <w:szCs w:val="22"/>
        </w:rPr>
        <w:t xml:space="preserve">Aleš Šabeder, univ. dipl. ekon. </w:t>
      </w:r>
    </w:p>
    <w:p w14:paraId="6E6BB54F" w14:textId="77777777" w:rsidR="004222A5" w:rsidRPr="00D75BFA" w:rsidRDefault="004222A5" w:rsidP="004222A5">
      <w:pPr>
        <w:tabs>
          <w:tab w:val="left" w:pos="993"/>
          <w:tab w:val="left" w:pos="1560"/>
        </w:tabs>
        <w:jc w:val="both"/>
        <w:rPr>
          <w:rFonts w:ascii="Arial Narrow" w:hAnsi="Arial Narrow"/>
          <w:b/>
          <w:sz w:val="22"/>
          <w:szCs w:val="22"/>
        </w:rPr>
      </w:pPr>
    </w:p>
    <w:p w14:paraId="35178432" w14:textId="77777777" w:rsidR="004222A5" w:rsidRPr="00D75BFA" w:rsidRDefault="004222A5" w:rsidP="004222A5">
      <w:pPr>
        <w:tabs>
          <w:tab w:val="left" w:pos="993"/>
          <w:tab w:val="left" w:pos="1560"/>
        </w:tabs>
        <w:jc w:val="both"/>
        <w:rPr>
          <w:rFonts w:ascii="Arial Narrow" w:hAnsi="Arial Narrow"/>
          <w:b/>
          <w:sz w:val="22"/>
          <w:szCs w:val="22"/>
        </w:rPr>
      </w:pPr>
    </w:p>
    <w:p w14:paraId="62374C9A" w14:textId="77777777" w:rsidR="004222A5" w:rsidRPr="00D75BFA" w:rsidRDefault="004222A5" w:rsidP="004222A5">
      <w:pPr>
        <w:tabs>
          <w:tab w:val="left" w:pos="993"/>
          <w:tab w:val="left" w:pos="1560"/>
        </w:tabs>
        <w:jc w:val="both"/>
        <w:rPr>
          <w:rFonts w:ascii="Arial Narrow" w:hAnsi="Arial Narrow"/>
          <w:b/>
          <w:sz w:val="22"/>
          <w:szCs w:val="22"/>
        </w:rPr>
      </w:pPr>
    </w:p>
    <w:p w14:paraId="7E8292FF" w14:textId="77777777" w:rsidR="004222A5" w:rsidRPr="00D75BFA" w:rsidRDefault="004222A5" w:rsidP="004222A5">
      <w:pPr>
        <w:tabs>
          <w:tab w:val="left" w:pos="993"/>
          <w:tab w:val="left" w:pos="1560"/>
        </w:tabs>
        <w:jc w:val="both"/>
        <w:rPr>
          <w:rFonts w:ascii="Arial Narrow" w:hAnsi="Arial Narrow"/>
          <w:b/>
          <w:sz w:val="22"/>
          <w:szCs w:val="22"/>
        </w:rPr>
      </w:pPr>
    </w:p>
    <w:p w14:paraId="724E45C8" w14:textId="77777777" w:rsidR="004222A5" w:rsidRPr="00D75BFA" w:rsidRDefault="004222A5" w:rsidP="004222A5">
      <w:pPr>
        <w:tabs>
          <w:tab w:val="left" w:pos="993"/>
          <w:tab w:val="left" w:pos="1560"/>
        </w:tabs>
        <w:jc w:val="both"/>
        <w:rPr>
          <w:rFonts w:ascii="Arial Narrow" w:hAnsi="Arial Narrow"/>
          <w:b/>
          <w:sz w:val="22"/>
          <w:szCs w:val="22"/>
        </w:rPr>
      </w:pPr>
    </w:p>
    <w:p w14:paraId="3FD80151" w14:textId="77777777" w:rsidR="004222A5" w:rsidRPr="00D75BFA" w:rsidRDefault="004222A5" w:rsidP="004222A5">
      <w:pPr>
        <w:tabs>
          <w:tab w:val="left" w:pos="993"/>
          <w:tab w:val="left" w:pos="1560"/>
        </w:tabs>
        <w:jc w:val="both"/>
        <w:rPr>
          <w:rFonts w:ascii="Arial Narrow" w:hAnsi="Arial Narrow"/>
          <w:b/>
          <w:sz w:val="22"/>
          <w:szCs w:val="22"/>
        </w:rPr>
      </w:pPr>
    </w:p>
    <w:p w14:paraId="5CB75D69" w14:textId="77777777" w:rsidR="004222A5" w:rsidRPr="00D75BFA" w:rsidRDefault="004222A5" w:rsidP="004222A5">
      <w:pPr>
        <w:tabs>
          <w:tab w:val="left" w:pos="993"/>
          <w:tab w:val="left" w:pos="1560"/>
        </w:tabs>
        <w:jc w:val="both"/>
        <w:rPr>
          <w:rFonts w:ascii="Arial Narrow" w:hAnsi="Arial Narrow"/>
          <w:b/>
          <w:sz w:val="22"/>
          <w:szCs w:val="22"/>
        </w:rPr>
      </w:pPr>
    </w:p>
    <w:p w14:paraId="01876EF3" w14:textId="77777777" w:rsidR="004222A5" w:rsidRPr="00D75BFA" w:rsidRDefault="004222A5" w:rsidP="004222A5">
      <w:pPr>
        <w:tabs>
          <w:tab w:val="left" w:pos="993"/>
          <w:tab w:val="left" w:pos="1560"/>
        </w:tabs>
        <w:jc w:val="both"/>
        <w:rPr>
          <w:rFonts w:ascii="Arial Narrow" w:hAnsi="Arial Narrow"/>
          <w:b/>
          <w:sz w:val="22"/>
          <w:szCs w:val="22"/>
        </w:rPr>
      </w:pPr>
    </w:p>
    <w:p w14:paraId="43B7FFAC" w14:textId="77777777" w:rsidR="004222A5" w:rsidRDefault="004222A5" w:rsidP="004222A5">
      <w:pPr>
        <w:tabs>
          <w:tab w:val="left" w:pos="993"/>
          <w:tab w:val="left" w:pos="1560"/>
        </w:tabs>
        <w:jc w:val="both"/>
        <w:rPr>
          <w:rFonts w:ascii="Arial Narrow" w:hAnsi="Arial Narrow"/>
          <w:b/>
        </w:rPr>
      </w:pPr>
    </w:p>
    <w:p w14:paraId="04D84773" w14:textId="77777777" w:rsidR="004222A5" w:rsidRDefault="004222A5" w:rsidP="004222A5">
      <w:pPr>
        <w:tabs>
          <w:tab w:val="left" w:pos="993"/>
          <w:tab w:val="left" w:pos="1560"/>
        </w:tabs>
        <w:jc w:val="both"/>
        <w:rPr>
          <w:rFonts w:ascii="Arial Narrow" w:hAnsi="Arial Narrow"/>
          <w:b/>
        </w:rPr>
      </w:pPr>
    </w:p>
    <w:p w14:paraId="7839BD2C" w14:textId="77777777" w:rsidR="00D75BFA" w:rsidRDefault="00D75BFA" w:rsidP="004222A5">
      <w:pPr>
        <w:tabs>
          <w:tab w:val="left" w:pos="993"/>
          <w:tab w:val="left" w:pos="1560"/>
        </w:tabs>
        <w:jc w:val="both"/>
        <w:rPr>
          <w:rFonts w:ascii="Arial Narrow" w:hAnsi="Arial Narrow"/>
          <w:b/>
        </w:rPr>
      </w:pPr>
    </w:p>
    <w:p w14:paraId="5A1B3C3D" w14:textId="77777777" w:rsidR="00D75BFA" w:rsidRDefault="00D75BFA" w:rsidP="004222A5">
      <w:pPr>
        <w:tabs>
          <w:tab w:val="left" w:pos="993"/>
          <w:tab w:val="left" w:pos="1560"/>
        </w:tabs>
        <w:jc w:val="both"/>
        <w:rPr>
          <w:rFonts w:ascii="Arial Narrow" w:hAnsi="Arial Narrow"/>
          <w:b/>
        </w:rPr>
      </w:pPr>
    </w:p>
    <w:p w14:paraId="61E2E8B8" w14:textId="77777777" w:rsidR="00D75BFA" w:rsidRDefault="00D75BFA" w:rsidP="004222A5">
      <w:pPr>
        <w:tabs>
          <w:tab w:val="left" w:pos="993"/>
          <w:tab w:val="left" w:pos="1560"/>
        </w:tabs>
        <w:jc w:val="both"/>
        <w:rPr>
          <w:rFonts w:ascii="Arial Narrow" w:hAnsi="Arial Narrow"/>
          <w:b/>
        </w:rPr>
      </w:pPr>
    </w:p>
    <w:p w14:paraId="5906BEA6" w14:textId="77777777" w:rsidR="00D75BFA" w:rsidRDefault="00D75BFA" w:rsidP="004222A5">
      <w:pPr>
        <w:tabs>
          <w:tab w:val="left" w:pos="993"/>
          <w:tab w:val="left" w:pos="1560"/>
        </w:tabs>
        <w:jc w:val="both"/>
        <w:rPr>
          <w:rFonts w:ascii="Arial Narrow" w:hAnsi="Arial Narrow"/>
          <w:b/>
        </w:rPr>
      </w:pPr>
    </w:p>
    <w:p w14:paraId="72CCBE0B" w14:textId="77777777" w:rsidR="00D75BFA" w:rsidRDefault="00D75BFA" w:rsidP="004222A5">
      <w:pPr>
        <w:tabs>
          <w:tab w:val="left" w:pos="993"/>
          <w:tab w:val="left" w:pos="1560"/>
        </w:tabs>
        <w:jc w:val="both"/>
        <w:rPr>
          <w:rFonts w:ascii="Arial Narrow" w:hAnsi="Arial Narrow"/>
          <w:b/>
        </w:rPr>
      </w:pPr>
    </w:p>
    <w:p w14:paraId="33A3A0BC" w14:textId="77777777" w:rsidR="00D75BFA" w:rsidRDefault="00D75BFA" w:rsidP="004222A5">
      <w:pPr>
        <w:tabs>
          <w:tab w:val="left" w:pos="993"/>
          <w:tab w:val="left" w:pos="1560"/>
        </w:tabs>
        <w:jc w:val="both"/>
        <w:rPr>
          <w:rFonts w:ascii="Arial Narrow" w:hAnsi="Arial Narrow"/>
          <w:b/>
        </w:rPr>
      </w:pPr>
    </w:p>
    <w:p w14:paraId="275A2623" w14:textId="77777777" w:rsidR="00D75BFA" w:rsidRDefault="00D75BFA" w:rsidP="004222A5">
      <w:pPr>
        <w:tabs>
          <w:tab w:val="left" w:pos="993"/>
          <w:tab w:val="left" w:pos="1560"/>
        </w:tabs>
        <w:jc w:val="both"/>
        <w:rPr>
          <w:rFonts w:ascii="Arial Narrow" w:hAnsi="Arial Narrow"/>
          <w:b/>
        </w:rPr>
      </w:pPr>
    </w:p>
    <w:p w14:paraId="4875DE63" w14:textId="77777777" w:rsidR="00D75BFA" w:rsidRDefault="00D75BFA" w:rsidP="004222A5">
      <w:pPr>
        <w:tabs>
          <w:tab w:val="left" w:pos="993"/>
          <w:tab w:val="left" w:pos="1560"/>
        </w:tabs>
        <w:jc w:val="both"/>
        <w:rPr>
          <w:rFonts w:ascii="Arial Narrow" w:hAnsi="Arial Narrow"/>
          <w:b/>
        </w:rPr>
      </w:pPr>
    </w:p>
    <w:p w14:paraId="6CE1555A" w14:textId="77777777" w:rsidR="00D75BFA" w:rsidRDefault="00D75BFA" w:rsidP="004222A5">
      <w:pPr>
        <w:tabs>
          <w:tab w:val="left" w:pos="993"/>
          <w:tab w:val="left" w:pos="1560"/>
        </w:tabs>
        <w:jc w:val="both"/>
        <w:rPr>
          <w:rFonts w:ascii="Arial Narrow" w:hAnsi="Arial Narrow"/>
          <w:b/>
        </w:rPr>
      </w:pPr>
    </w:p>
    <w:p w14:paraId="1B945249" w14:textId="77777777" w:rsidR="00D75BFA" w:rsidRDefault="00D75BFA" w:rsidP="004222A5">
      <w:pPr>
        <w:tabs>
          <w:tab w:val="left" w:pos="993"/>
          <w:tab w:val="left" w:pos="1560"/>
        </w:tabs>
        <w:jc w:val="both"/>
        <w:rPr>
          <w:rFonts w:ascii="Arial Narrow" w:hAnsi="Arial Narrow"/>
          <w:b/>
        </w:rPr>
      </w:pPr>
    </w:p>
    <w:p w14:paraId="24258646" w14:textId="77777777" w:rsidR="00D75BFA" w:rsidRDefault="00D75BFA" w:rsidP="004222A5">
      <w:pPr>
        <w:tabs>
          <w:tab w:val="left" w:pos="993"/>
          <w:tab w:val="left" w:pos="1560"/>
        </w:tabs>
        <w:jc w:val="both"/>
        <w:rPr>
          <w:rFonts w:ascii="Arial Narrow" w:hAnsi="Arial Narrow"/>
          <w:b/>
        </w:rPr>
      </w:pPr>
    </w:p>
    <w:p w14:paraId="4E9CF768" w14:textId="77777777" w:rsidR="00D75BFA" w:rsidRDefault="00D75BFA" w:rsidP="004222A5">
      <w:pPr>
        <w:tabs>
          <w:tab w:val="left" w:pos="993"/>
          <w:tab w:val="left" w:pos="1560"/>
        </w:tabs>
        <w:jc w:val="both"/>
        <w:rPr>
          <w:rFonts w:ascii="Arial Narrow" w:hAnsi="Arial Narrow"/>
          <w:b/>
        </w:rPr>
      </w:pPr>
    </w:p>
    <w:p w14:paraId="76CC31A9" w14:textId="77777777" w:rsidR="00D75BFA" w:rsidRDefault="00D75BFA" w:rsidP="004222A5">
      <w:pPr>
        <w:tabs>
          <w:tab w:val="left" w:pos="993"/>
          <w:tab w:val="left" w:pos="1560"/>
        </w:tabs>
        <w:jc w:val="both"/>
        <w:rPr>
          <w:rFonts w:ascii="Arial Narrow" w:hAnsi="Arial Narrow"/>
          <w:b/>
        </w:rPr>
      </w:pPr>
    </w:p>
    <w:p w14:paraId="129A1B48" w14:textId="77777777" w:rsidR="00D75BFA" w:rsidRDefault="00D75BFA" w:rsidP="004222A5">
      <w:pPr>
        <w:tabs>
          <w:tab w:val="left" w:pos="993"/>
          <w:tab w:val="left" w:pos="1560"/>
        </w:tabs>
        <w:jc w:val="both"/>
        <w:rPr>
          <w:rFonts w:ascii="Arial Narrow" w:hAnsi="Arial Narrow"/>
          <w:b/>
        </w:rPr>
      </w:pPr>
    </w:p>
    <w:p w14:paraId="3D154870" w14:textId="77777777" w:rsidR="00D75BFA" w:rsidRDefault="00D75BFA" w:rsidP="004222A5">
      <w:pPr>
        <w:tabs>
          <w:tab w:val="left" w:pos="993"/>
          <w:tab w:val="left" w:pos="1560"/>
        </w:tabs>
        <w:jc w:val="both"/>
        <w:rPr>
          <w:rFonts w:ascii="Arial Narrow" w:hAnsi="Arial Narrow"/>
          <w:b/>
        </w:rPr>
      </w:pPr>
    </w:p>
    <w:p w14:paraId="7488BBC3" w14:textId="77777777" w:rsidR="00D75BFA" w:rsidRDefault="00D75BFA" w:rsidP="004222A5">
      <w:pPr>
        <w:tabs>
          <w:tab w:val="left" w:pos="993"/>
          <w:tab w:val="left" w:pos="1560"/>
        </w:tabs>
        <w:jc w:val="both"/>
        <w:rPr>
          <w:rFonts w:ascii="Arial Narrow" w:hAnsi="Arial Narrow"/>
          <w:b/>
        </w:rPr>
      </w:pPr>
    </w:p>
    <w:p w14:paraId="3C982831" w14:textId="77777777" w:rsidR="00D75BFA" w:rsidRDefault="00D75BFA" w:rsidP="004222A5">
      <w:pPr>
        <w:tabs>
          <w:tab w:val="left" w:pos="993"/>
          <w:tab w:val="left" w:pos="1560"/>
        </w:tabs>
        <w:jc w:val="both"/>
        <w:rPr>
          <w:rFonts w:ascii="Arial Narrow" w:hAnsi="Arial Narrow"/>
          <w:b/>
        </w:rPr>
      </w:pPr>
    </w:p>
    <w:p w14:paraId="344ABF7C" w14:textId="77777777" w:rsidR="00D75BFA" w:rsidRDefault="00D75BFA" w:rsidP="004222A5">
      <w:pPr>
        <w:tabs>
          <w:tab w:val="left" w:pos="993"/>
          <w:tab w:val="left" w:pos="1560"/>
        </w:tabs>
        <w:jc w:val="both"/>
        <w:rPr>
          <w:rFonts w:ascii="Arial Narrow" w:hAnsi="Arial Narrow"/>
          <w:b/>
        </w:rPr>
      </w:pPr>
    </w:p>
    <w:p w14:paraId="32A0D02A" w14:textId="77777777" w:rsidR="00D75BFA" w:rsidRDefault="00D75BFA" w:rsidP="004222A5">
      <w:pPr>
        <w:tabs>
          <w:tab w:val="left" w:pos="993"/>
          <w:tab w:val="left" w:pos="1560"/>
        </w:tabs>
        <w:jc w:val="both"/>
        <w:rPr>
          <w:rFonts w:ascii="Arial Narrow" w:hAnsi="Arial Narrow"/>
          <w:b/>
        </w:rPr>
      </w:pPr>
    </w:p>
    <w:p w14:paraId="5E5EA61C" w14:textId="77777777" w:rsidR="00D75BFA" w:rsidRDefault="00D75BFA" w:rsidP="004222A5">
      <w:pPr>
        <w:tabs>
          <w:tab w:val="left" w:pos="993"/>
          <w:tab w:val="left" w:pos="1560"/>
        </w:tabs>
        <w:jc w:val="both"/>
        <w:rPr>
          <w:rFonts w:ascii="Arial Narrow" w:hAnsi="Arial Narrow"/>
          <w:b/>
        </w:rPr>
      </w:pPr>
    </w:p>
    <w:p w14:paraId="798AC4CE" w14:textId="77777777" w:rsidR="00323263" w:rsidRPr="00383466" w:rsidRDefault="00323263" w:rsidP="004222A5">
      <w:pPr>
        <w:tabs>
          <w:tab w:val="left" w:pos="993"/>
          <w:tab w:val="left" w:pos="1560"/>
        </w:tabs>
        <w:jc w:val="both"/>
        <w:rPr>
          <w:rFonts w:ascii="Arial Narrow" w:hAnsi="Arial Narrow"/>
          <w:b/>
        </w:rPr>
      </w:pPr>
      <w:bookmarkStart w:id="0" w:name="_GoBack"/>
      <w:bookmarkEnd w:id="0"/>
    </w:p>
    <w:p w14:paraId="207DD52F" w14:textId="77777777" w:rsidR="004222A5" w:rsidRPr="00383466" w:rsidRDefault="004222A5" w:rsidP="004222A5">
      <w:pPr>
        <w:keepNext/>
        <w:pBdr>
          <w:top w:val="single" w:sz="8" w:space="1" w:color="auto"/>
          <w:left w:val="single" w:sz="8" w:space="4" w:color="auto"/>
          <w:bottom w:val="single" w:sz="8" w:space="1" w:color="auto"/>
          <w:right w:val="single" w:sz="8" w:space="4" w:color="auto"/>
        </w:pBdr>
        <w:spacing w:before="240" w:after="60"/>
        <w:jc w:val="both"/>
        <w:outlineLvl w:val="2"/>
        <w:rPr>
          <w:rFonts w:ascii="Arial Narrow" w:hAnsi="Arial Narrow"/>
          <w:bCs/>
          <w:sz w:val="22"/>
          <w:szCs w:val="22"/>
          <w:lang w:val="x-none" w:eastAsia="x-none"/>
        </w:rPr>
      </w:pPr>
      <w:r w:rsidRPr="00383466">
        <w:rPr>
          <w:rFonts w:ascii="Arial Narrow" w:hAnsi="Arial Narrow"/>
          <w:b/>
          <w:bCs/>
          <w:sz w:val="22"/>
          <w:szCs w:val="22"/>
          <w:lang w:val="x-none" w:eastAsia="x-none"/>
        </w:rPr>
        <w:lastRenderedPageBreak/>
        <w:t xml:space="preserve">Priloga 1                                                             </w:t>
      </w:r>
      <w:r w:rsidR="00D75BFA">
        <w:rPr>
          <w:rFonts w:ascii="Arial Narrow" w:hAnsi="Arial Narrow"/>
          <w:b/>
          <w:bCs/>
          <w:sz w:val="22"/>
          <w:szCs w:val="22"/>
          <w:lang w:eastAsia="x-none"/>
        </w:rPr>
        <w:t xml:space="preserve">                                      </w:t>
      </w:r>
      <w:r w:rsidRPr="00383466">
        <w:rPr>
          <w:rFonts w:ascii="Arial Narrow" w:hAnsi="Arial Narrow"/>
          <w:b/>
          <w:bCs/>
          <w:sz w:val="22"/>
          <w:szCs w:val="22"/>
          <w:lang w:val="x-none" w:eastAsia="x-none"/>
        </w:rPr>
        <w:t>Specifikacija predmeta pogodbe s cenikom</w:t>
      </w:r>
    </w:p>
    <w:p w14:paraId="16681DC1" w14:textId="77777777" w:rsidR="004222A5" w:rsidRPr="00383466" w:rsidRDefault="004222A5" w:rsidP="004222A5">
      <w:pPr>
        <w:jc w:val="both"/>
        <w:rPr>
          <w:rFonts w:ascii="Arial Narrow" w:hAnsi="Arial Narrow"/>
          <w:sz w:val="22"/>
          <w:szCs w:val="22"/>
        </w:rPr>
      </w:pPr>
    </w:p>
    <w:p w14:paraId="334A3900" w14:textId="77777777" w:rsidR="004222A5" w:rsidRPr="00383466" w:rsidRDefault="004222A5" w:rsidP="004222A5">
      <w:pPr>
        <w:jc w:val="both"/>
        <w:rPr>
          <w:rFonts w:ascii="Arial Narrow" w:hAnsi="Arial Narrow"/>
          <w:sz w:val="22"/>
          <w:szCs w:val="22"/>
        </w:rPr>
      </w:pPr>
      <w:r w:rsidRPr="00383466">
        <w:rPr>
          <w:rFonts w:ascii="Arial Narrow" w:hAnsi="Arial Narrow"/>
          <w:sz w:val="22"/>
          <w:szCs w:val="22"/>
        </w:rPr>
        <w:t>Opomba:</w:t>
      </w:r>
    </w:p>
    <w:p w14:paraId="41797E35" w14:textId="77777777" w:rsidR="004222A5" w:rsidRPr="00383466" w:rsidRDefault="004222A5" w:rsidP="004222A5">
      <w:pPr>
        <w:jc w:val="both"/>
        <w:rPr>
          <w:rFonts w:ascii="Arial Narrow" w:hAnsi="Arial Narrow"/>
          <w:sz w:val="22"/>
          <w:szCs w:val="22"/>
        </w:rPr>
      </w:pPr>
    </w:p>
    <w:p w14:paraId="6CEB7C7C" w14:textId="77777777" w:rsidR="004222A5" w:rsidRPr="00383466" w:rsidRDefault="004222A5" w:rsidP="004222A5">
      <w:pPr>
        <w:tabs>
          <w:tab w:val="left" w:pos="993"/>
          <w:tab w:val="left" w:pos="1560"/>
        </w:tabs>
        <w:jc w:val="both"/>
        <w:rPr>
          <w:rFonts w:ascii="Arial Narrow" w:hAnsi="Arial Narrow"/>
          <w:b/>
          <w:sz w:val="22"/>
          <w:szCs w:val="22"/>
        </w:rPr>
      </w:pPr>
      <w:r w:rsidRPr="00383466">
        <w:rPr>
          <w:rFonts w:ascii="Arial Narrow" w:hAnsi="Arial Narrow"/>
          <w:spacing w:val="-6"/>
          <w:kern w:val="20"/>
          <w:sz w:val="22"/>
          <w:szCs w:val="22"/>
        </w:rPr>
        <w:t xml:space="preserve">Tabela  </w:t>
      </w:r>
      <w:r w:rsidR="00D75BFA">
        <w:rPr>
          <w:rFonts w:ascii="Arial Narrow" w:hAnsi="Arial Narrow"/>
          <w:b/>
          <w:bCs/>
          <w:sz w:val="22"/>
          <w:szCs w:val="22"/>
        </w:rPr>
        <w:t>845080101-095-18</w:t>
      </w:r>
      <w:r w:rsidRPr="00383466">
        <w:rPr>
          <w:rFonts w:ascii="Arial Narrow" w:hAnsi="Arial Narrow"/>
          <w:b/>
          <w:bCs/>
          <w:sz w:val="22"/>
          <w:szCs w:val="22"/>
        </w:rPr>
        <w:t>_001</w:t>
      </w:r>
      <w:r w:rsidRPr="00383466">
        <w:rPr>
          <w:rFonts w:ascii="Arial Narrow" w:hAnsi="Arial Narrow"/>
          <w:b/>
          <w:bCs/>
          <w:color w:val="0000FF"/>
          <w:sz w:val="22"/>
          <w:szCs w:val="22"/>
        </w:rPr>
        <w:t xml:space="preserve"> </w:t>
      </w:r>
      <w:r w:rsidRPr="00383466">
        <w:rPr>
          <w:rFonts w:ascii="Arial Narrow" w:hAnsi="Arial Narrow"/>
          <w:sz w:val="22"/>
          <w:szCs w:val="22"/>
        </w:rPr>
        <w:t>po ponudbi št. :__________________, z dne _____________, po JN_________/2018 z dne _______________</w:t>
      </w:r>
    </w:p>
    <w:p w14:paraId="21139AF5" w14:textId="77777777" w:rsidR="004222A5" w:rsidRPr="00383466" w:rsidRDefault="004222A5" w:rsidP="004222A5">
      <w:pPr>
        <w:jc w:val="both"/>
        <w:rPr>
          <w:rFonts w:ascii="Arial Narrow" w:hAnsi="Arial Narrow"/>
        </w:rPr>
      </w:pPr>
    </w:p>
    <w:p w14:paraId="082C70DD" w14:textId="77777777" w:rsidR="004222A5" w:rsidRPr="00383466" w:rsidRDefault="004222A5" w:rsidP="004222A5">
      <w:pPr>
        <w:jc w:val="both"/>
        <w:rPr>
          <w:rFonts w:ascii="Arial Narrow" w:hAnsi="Arial Narrow" w:cs="Arial"/>
        </w:rPr>
      </w:pPr>
    </w:p>
    <w:p w14:paraId="2BF2892E" w14:textId="77777777" w:rsidR="004222A5" w:rsidRPr="00383466" w:rsidRDefault="004222A5" w:rsidP="004222A5">
      <w:pPr>
        <w:jc w:val="both"/>
        <w:rPr>
          <w:rFonts w:ascii="Arial Narrow" w:hAnsi="Arial Narrow" w:cs="Arial"/>
        </w:rPr>
      </w:pPr>
    </w:p>
    <w:p w14:paraId="12857AB6" w14:textId="77777777" w:rsidR="004222A5" w:rsidRPr="00383466" w:rsidRDefault="004222A5" w:rsidP="004222A5">
      <w:pPr>
        <w:jc w:val="both"/>
        <w:rPr>
          <w:rFonts w:ascii="Arial Narrow" w:hAnsi="Arial Narrow" w:cs="Arial"/>
        </w:rPr>
      </w:pPr>
    </w:p>
    <w:p w14:paraId="25C15928" w14:textId="77777777" w:rsidR="004222A5" w:rsidRPr="00383466" w:rsidRDefault="004222A5" w:rsidP="004222A5">
      <w:pPr>
        <w:jc w:val="both"/>
        <w:rPr>
          <w:rFonts w:ascii="Arial Narrow" w:hAnsi="Arial Narrow" w:cs="Arial"/>
        </w:rPr>
      </w:pPr>
    </w:p>
    <w:p w14:paraId="0586207D" w14:textId="77777777" w:rsidR="004222A5" w:rsidRPr="00383466" w:rsidRDefault="004222A5" w:rsidP="004222A5">
      <w:pPr>
        <w:jc w:val="both"/>
        <w:rPr>
          <w:rFonts w:ascii="Arial Narrow" w:hAnsi="Arial Narrow" w:cs="Arial"/>
        </w:rPr>
      </w:pPr>
    </w:p>
    <w:p w14:paraId="0598FD6E" w14:textId="77777777" w:rsidR="004222A5" w:rsidRPr="00383466" w:rsidRDefault="004222A5" w:rsidP="004222A5">
      <w:pPr>
        <w:jc w:val="both"/>
        <w:rPr>
          <w:rFonts w:ascii="Arial Narrow" w:hAnsi="Arial Narrow" w:cs="Arial"/>
        </w:rPr>
      </w:pPr>
    </w:p>
    <w:p w14:paraId="593F2A45" w14:textId="77777777" w:rsidR="004222A5" w:rsidRPr="00383466" w:rsidRDefault="004222A5" w:rsidP="004222A5">
      <w:pPr>
        <w:jc w:val="both"/>
        <w:rPr>
          <w:rFonts w:ascii="Arial Narrow" w:hAnsi="Arial Narrow" w:cs="Arial"/>
        </w:rPr>
      </w:pPr>
    </w:p>
    <w:p w14:paraId="67457394" w14:textId="77777777" w:rsidR="004222A5" w:rsidRPr="00383466" w:rsidRDefault="004222A5" w:rsidP="004222A5">
      <w:pPr>
        <w:jc w:val="both"/>
        <w:rPr>
          <w:rFonts w:ascii="Arial Narrow" w:hAnsi="Arial Narrow" w:cs="Arial"/>
        </w:rPr>
      </w:pPr>
    </w:p>
    <w:p w14:paraId="6E6FDEC9" w14:textId="77777777" w:rsidR="004222A5" w:rsidRPr="00383466" w:rsidRDefault="004222A5" w:rsidP="004222A5">
      <w:pPr>
        <w:jc w:val="both"/>
        <w:rPr>
          <w:rFonts w:ascii="Arial Narrow" w:hAnsi="Arial Narrow" w:cs="Arial"/>
        </w:rPr>
      </w:pPr>
    </w:p>
    <w:p w14:paraId="54C2C60C" w14:textId="77777777" w:rsidR="004222A5" w:rsidRPr="00383466" w:rsidRDefault="004222A5" w:rsidP="004222A5">
      <w:pPr>
        <w:jc w:val="both"/>
        <w:rPr>
          <w:rFonts w:ascii="Arial Narrow" w:hAnsi="Arial Narrow" w:cs="Arial"/>
        </w:rPr>
      </w:pPr>
    </w:p>
    <w:p w14:paraId="4F348C1B" w14:textId="77777777" w:rsidR="004222A5" w:rsidRPr="00383466" w:rsidRDefault="004222A5" w:rsidP="004222A5">
      <w:pPr>
        <w:jc w:val="both"/>
        <w:rPr>
          <w:rFonts w:ascii="Arial Narrow" w:hAnsi="Arial Narrow" w:cs="Arial"/>
        </w:rPr>
      </w:pPr>
    </w:p>
    <w:p w14:paraId="2DEFC82B" w14:textId="77777777" w:rsidR="004222A5" w:rsidRPr="00383466" w:rsidRDefault="004222A5" w:rsidP="004222A5">
      <w:pPr>
        <w:jc w:val="both"/>
        <w:rPr>
          <w:rFonts w:ascii="Arial Narrow" w:hAnsi="Arial Narrow" w:cs="Arial"/>
        </w:rPr>
      </w:pPr>
    </w:p>
    <w:p w14:paraId="62DEE3B9" w14:textId="77777777" w:rsidR="004222A5" w:rsidRPr="00383466" w:rsidRDefault="004222A5" w:rsidP="004222A5">
      <w:pPr>
        <w:jc w:val="both"/>
        <w:rPr>
          <w:rFonts w:ascii="Arial Narrow" w:hAnsi="Arial Narrow" w:cs="Arial"/>
        </w:rPr>
      </w:pPr>
    </w:p>
    <w:p w14:paraId="1BD322B3" w14:textId="77777777" w:rsidR="004222A5" w:rsidRPr="00383466" w:rsidRDefault="004222A5" w:rsidP="004222A5">
      <w:pPr>
        <w:jc w:val="both"/>
        <w:rPr>
          <w:rFonts w:ascii="Arial Narrow" w:hAnsi="Arial Narrow" w:cs="Arial"/>
        </w:rPr>
      </w:pPr>
    </w:p>
    <w:p w14:paraId="0DE6F57D" w14:textId="77777777" w:rsidR="004222A5" w:rsidRPr="00383466" w:rsidRDefault="004222A5" w:rsidP="004222A5">
      <w:pPr>
        <w:jc w:val="both"/>
        <w:rPr>
          <w:rFonts w:ascii="Arial Narrow" w:hAnsi="Arial Narrow" w:cs="Arial"/>
        </w:rPr>
      </w:pPr>
    </w:p>
    <w:p w14:paraId="70646252" w14:textId="77777777" w:rsidR="004222A5" w:rsidRDefault="004222A5" w:rsidP="004222A5">
      <w:pPr>
        <w:jc w:val="both"/>
        <w:rPr>
          <w:rFonts w:ascii="Arial Narrow" w:hAnsi="Arial Narrow" w:cs="Arial"/>
        </w:rPr>
      </w:pPr>
    </w:p>
    <w:p w14:paraId="561CE08B" w14:textId="77777777" w:rsidR="004222A5" w:rsidRDefault="004222A5" w:rsidP="004222A5">
      <w:pPr>
        <w:jc w:val="both"/>
        <w:rPr>
          <w:rFonts w:ascii="Arial Narrow" w:hAnsi="Arial Narrow" w:cs="Arial"/>
        </w:rPr>
      </w:pPr>
    </w:p>
    <w:p w14:paraId="2CDF1EF8" w14:textId="77777777" w:rsidR="004222A5" w:rsidRDefault="004222A5" w:rsidP="004222A5">
      <w:pPr>
        <w:jc w:val="both"/>
        <w:rPr>
          <w:rFonts w:ascii="Arial Narrow" w:hAnsi="Arial Narrow" w:cs="Arial"/>
        </w:rPr>
      </w:pPr>
    </w:p>
    <w:p w14:paraId="06B3EE35" w14:textId="77777777" w:rsidR="004222A5" w:rsidRDefault="004222A5" w:rsidP="004222A5">
      <w:pPr>
        <w:jc w:val="both"/>
        <w:rPr>
          <w:rFonts w:ascii="Arial Narrow" w:hAnsi="Arial Narrow" w:cs="Arial"/>
        </w:rPr>
      </w:pPr>
    </w:p>
    <w:p w14:paraId="3FC62020" w14:textId="77777777" w:rsidR="004222A5" w:rsidRDefault="004222A5" w:rsidP="004222A5">
      <w:pPr>
        <w:jc w:val="both"/>
        <w:rPr>
          <w:rFonts w:ascii="Arial Narrow" w:hAnsi="Arial Narrow" w:cs="Arial"/>
        </w:rPr>
      </w:pPr>
    </w:p>
    <w:p w14:paraId="2ECB404C" w14:textId="77777777" w:rsidR="004222A5" w:rsidRDefault="004222A5" w:rsidP="004222A5">
      <w:pPr>
        <w:jc w:val="both"/>
        <w:rPr>
          <w:rFonts w:ascii="Arial Narrow" w:hAnsi="Arial Narrow" w:cs="Arial"/>
        </w:rPr>
      </w:pPr>
    </w:p>
    <w:p w14:paraId="466E60D3" w14:textId="77777777" w:rsidR="004222A5" w:rsidRDefault="004222A5" w:rsidP="004222A5">
      <w:pPr>
        <w:jc w:val="both"/>
        <w:rPr>
          <w:rFonts w:ascii="Arial Narrow" w:hAnsi="Arial Narrow" w:cs="Arial"/>
        </w:rPr>
      </w:pPr>
    </w:p>
    <w:p w14:paraId="138567DB" w14:textId="77777777" w:rsidR="004222A5" w:rsidRDefault="004222A5" w:rsidP="004222A5">
      <w:pPr>
        <w:jc w:val="both"/>
        <w:rPr>
          <w:rFonts w:ascii="Arial Narrow" w:hAnsi="Arial Narrow" w:cs="Arial"/>
        </w:rPr>
      </w:pPr>
    </w:p>
    <w:p w14:paraId="7FEDF0EE" w14:textId="77777777" w:rsidR="004222A5" w:rsidRDefault="004222A5" w:rsidP="004222A5">
      <w:pPr>
        <w:jc w:val="both"/>
        <w:rPr>
          <w:rFonts w:ascii="Arial Narrow" w:hAnsi="Arial Narrow" w:cs="Arial"/>
        </w:rPr>
      </w:pPr>
    </w:p>
    <w:p w14:paraId="6640D963" w14:textId="77777777" w:rsidR="004222A5" w:rsidRDefault="004222A5" w:rsidP="004222A5">
      <w:pPr>
        <w:jc w:val="both"/>
        <w:rPr>
          <w:rFonts w:ascii="Arial Narrow" w:hAnsi="Arial Narrow" w:cs="Arial"/>
        </w:rPr>
      </w:pPr>
    </w:p>
    <w:p w14:paraId="60E09FC7" w14:textId="77777777" w:rsidR="004222A5" w:rsidRDefault="004222A5" w:rsidP="004222A5">
      <w:pPr>
        <w:jc w:val="both"/>
        <w:rPr>
          <w:rFonts w:ascii="Arial Narrow" w:hAnsi="Arial Narrow" w:cs="Arial"/>
        </w:rPr>
      </w:pPr>
    </w:p>
    <w:p w14:paraId="245E75F4" w14:textId="77777777" w:rsidR="004222A5" w:rsidRDefault="004222A5" w:rsidP="004222A5">
      <w:pPr>
        <w:jc w:val="both"/>
        <w:rPr>
          <w:rFonts w:ascii="Arial Narrow" w:hAnsi="Arial Narrow" w:cs="Arial"/>
        </w:rPr>
      </w:pPr>
    </w:p>
    <w:p w14:paraId="56DFD141" w14:textId="77777777" w:rsidR="004222A5" w:rsidRDefault="004222A5" w:rsidP="004222A5">
      <w:pPr>
        <w:jc w:val="both"/>
        <w:rPr>
          <w:rFonts w:ascii="Arial Narrow" w:hAnsi="Arial Narrow" w:cs="Arial"/>
        </w:rPr>
      </w:pPr>
    </w:p>
    <w:p w14:paraId="636B8C9E" w14:textId="77777777" w:rsidR="004222A5" w:rsidRDefault="004222A5" w:rsidP="004222A5">
      <w:pPr>
        <w:jc w:val="both"/>
        <w:rPr>
          <w:rFonts w:ascii="Arial Narrow" w:hAnsi="Arial Narrow" w:cs="Arial"/>
        </w:rPr>
      </w:pPr>
    </w:p>
    <w:p w14:paraId="2FFE79B8" w14:textId="77777777" w:rsidR="004222A5" w:rsidRDefault="004222A5" w:rsidP="004222A5">
      <w:pPr>
        <w:jc w:val="both"/>
        <w:rPr>
          <w:rFonts w:ascii="Arial Narrow" w:hAnsi="Arial Narrow" w:cs="Arial"/>
        </w:rPr>
      </w:pPr>
    </w:p>
    <w:p w14:paraId="50904609" w14:textId="77777777" w:rsidR="004222A5" w:rsidRDefault="004222A5" w:rsidP="004222A5">
      <w:pPr>
        <w:jc w:val="both"/>
        <w:rPr>
          <w:rFonts w:ascii="Arial Narrow" w:hAnsi="Arial Narrow" w:cs="Arial"/>
        </w:rPr>
      </w:pPr>
    </w:p>
    <w:p w14:paraId="49DB97F8" w14:textId="77777777" w:rsidR="004222A5" w:rsidRDefault="004222A5" w:rsidP="004222A5">
      <w:pPr>
        <w:jc w:val="both"/>
        <w:rPr>
          <w:rFonts w:ascii="Arial Narrow" w:hAnsi="Arial Narrow" w:cs="Arial"/>
        </w:rPr>
      </w:pPr>
    </w:p>
    <w:p w14:paraId="0861D0A0" w14:textId="77777777" w:rsidR="004222A5" w:rsidRDefault="004222A5" w:rsidP="004222A5">
      <w:pPr>
        <w:jc w:val="both"/>
        <w:rPr>
          <w:rFonts w:ascii="Arial Narrow" w:hAnsi="Arial Narrow" w:cs="Arial"/>
        </w:rPr>
      </w:pPr>
    </w:p>
    <w:p w14:paraId="2B8D4133" w14:textId="77777777" w:rsidR="004222A5" w:rsidRDefault="004222A5" w:rsidP="004222A5">
      <w:pPr>
        <w:jc w:val="both"/>
        <w:rPr>
          <w:rFonts w:ascii="Arial Narrow" w:hAnsi="Arial Narrow" w:cs="Arial"/>
        </w:rPr>
      </w:pPr>
    </w:p>
    <w:p w14:paraId="650B0868" w14:textId="77777777" w:rsidR="004222A5" w:rsidRDefault="004222A5" w:rsidP="004222A5">
      <w:pPr>
        <w:jc w:val="both"/>
        <w:rPr>
          <w:rFonts w:ascii="Arial Narrow" w:hAnsi="Arial Narrow" w:cs="Arial"/>
        </w:rPr>
      </w:pPr>
    </w:p>
    <w:p w14:paraId="734E7789" w14:textId="77777777" w:rsidR="004222A5" w:rsidRDefault="004222A5" w:rsidP="004222A5">
      <w:pPr>
        <w:jc w:val="both"/>
        <w:rPr>
          <w:rFonts w:ascii="Arial Narrow" w:hAnsi="Arial Narrow" w:cs="Arial"/>
        </w:rPr>
      </w:pPr>
    </w:p>
    <w:p w14:paraId="5BAD131D" w14:textId="77777777" w:rsidR="00323263" w:rsidRDefault="00323263" w:rsidP="004222A5">
      <w:pPr>
        <w:jc w:val="both"/>
        <w:rPr>
          <w:rFonts w:ascii="Arial Narrow" w:hAnsi="Arial Narrow" w:cs="Arial"/>
        </w:rPr>
      </w:pPr>
    </w:p>
    <w:p w14:paraId="244CC958" w14:textId="77777777" w:rsidR="004222A5" w:rsidRDefault="004222A5" w:rsidP="004222A5">
      <w:pPr>
        <w:jc w:val="both"/>
        <w:rPr>
          <w:rFonts w:ascii="Arial Narrow" w:hAnsi="Arial Narrow" w:cs="Arial"/>
        </w:rPr>
      </w:pPr>
    </w:p>
    <w:p w14:paraId="30D4F123" w14:textId="77777777" w:rsidR="004222A5" w:rsidRDefault="004222A5" w:rsidP="004222A5">
      <w:pPr>
        <w:jc w:val="both"/>
        <w:rPr>
          <w:rFonts w:ascii="Arial Narrow" w:hAnsi="Arial Narrow" w:cs="Arial"/>
        </w:rPr>
      </w:pPr>
    </w:p>
    <w:p w14:paraId="7433A015" w14:textId="77777777" w:rsidR="004222A5" w:rsidRDefault="004222A5" w:rsidP="004222A5">
      <w:pPr>
        <w:jc w:val="both"/>
        <w:rPr>
          <w:rFonts w:ascii="Arial Narrow" w:hAnsi="Arial Narrow" w:cs="Arial"/>
        </w:rPr>
      </w:pPr>
    </w:p>
    <w:p w14:paraId="7B9133B2" w14:textId="77777777" w:rsidR="004222A5" w:rsidRPr="00383466" w:rsidRDefault="004222A5" w:rsidP="004222A5">
      <w:pPr>
        <w:jc w:val="both"/>
        <w:rPr>
          <w:rFonts w:ascii="Arial Narrow" w:hAnsi="Arial Narrow" w:cs="Arial"/>
        </w:rPr>
      </w:pPr>
    </w:p>
    <w:p w14:paraId="0C792D6D" w14:textId="77777777" w:rsidR="004222A5" w:rsidRPr="00383466" w:rsidRDefault="004222A5" w:rsidP="004222A5">
      <w:pPr>
        <w:jc w:val="both"/>
        <w:rPr>
          <w:rFonts w:ascii="Arial Narrow" w:hAnsi="Arial Narrow" w:cs="Arial"/>
        </w:rPr>
      </w:pPr>
    </w:p>
    <w:p w14:paraId="1FD06885" w14:textId="77777777" w:rsidR="004222A5" w:rsidRPr="00383466" w:rsidRDefault="004222A5" w:rsidP="004222A5">
      <w:pPr>
        <w:jc w:val="both"/>
        <w:rPr>
          <w:rFonts w:ascii="Arial Narrow" w:hAnsi="Arial Narrow" w:cs="Arial"/>
        </w:rPr>
      </w:pPr>
    </w:p>
    <w:p w14:paraId="19467974" w14:textId="77777777" w:rsidR="004222A5" w:rsidRPr="00383466" w:rsidRDefault="004222A5" w:rsidP="004222A5">
      <w:pPr>
        <w:jc w:val="center"/>
        <w:rPr>
          <w:rFonts w:ascii="Arial Narrow" w:hAnsi="Arial Narrow"/>
          <w:b/>
          <w:sz w:val="22"/>
          <w:szCs w:val="22"/>
        </w:rPr>
      </w:pPr>
      <w:r w:rsidRPr="00383466">
        <w:rPr>
          <w:rFonts w:ascii="Arial Narrow" w:hAnsi="Arial Narrow"/>
          <w:b/>
          <w:sz w:val="22"/>
          <w:szCs w:val="22"/>
        </w:rPr>
        <w:lastRenderedPageBreak/>
        <w:t>SPORAZUM O ZALOGI</w:t>
      </w:r>
    </w:p>
    <w:p w14:paraId="3FAE2764" w14:textId="77777777" w:rsidR="004222A5" w:rsidRPr="00383466" w:rsidRDefault="004222A5" w:rsidP="004222A5">
      <w:pPr>
        <w:jc w:val="both"/>
        <w:rPr>
          <w:rFonts w:ascii="Arial Narrow" w:hAnsi="Arial Narrow"/>
          <w:sz w:val="22"/>
        </w:rPr>
      </w:pPr>
    </w:p>
    <w:tbl>
      <w:tblPr>
        <w:tblW w:w="9322" w:type="dxa"/>
        <w:tblLook w:val="04A0" w:firstRow="1" w:lastRow="0" w:firstColumn="1" w:lastColumn="0" w:noHBand="0" w:noVBand="1"/>
      </w:tblPr>
      <w:tblGrid>
        <w:gridCol w:w="1359"/>
        <w:gridCol w:w="7963"/>
      </w:tblGrid>
      <w:tr w:rsidR="004222A5" w:rsidRPr="00383466" w14:paraId="07B39963" w14:textId="77777777" w:rsidTr="000E4ACB">
        <w:tc>
          <w:tcPr>
            <w:tcW w:w="1242" w:type="dxa"/>
            <w:hideMark/>
          </w:tcPr>
          <w:p w14:paraId="1729EF69" w14:textId="77777777" w:rsidR="004222A5" w:rsidRPr="00383466" w:rsidRDefault="004222A5" w:rsidP="000E4ACB">
            <w:pPr>
              <w:jc w:val="both"/>
              <w:rPr>
                <w:rFonts w:ascii="Arial Narrow" w:hAnsi="Arial Narrow" w:cs="Arial"/>
                <w:b/>
                <w:bCs/>
                <w:sz w:val="22"/>
                <w:szCs w:val="22"/>
                <w:lang w:eastAsia="en-US"/>
              </w:rPr>
            </w:pPr>
            <w:r w:rsidRPr="00383466">
              <w:rPr>
                <w:rFonts w:ascii="Arial Narrow" w:hAnsi="Arial Narrow" w:cs="Arial"/>
                <w:b/>
                <w:bCs/>
                <w:color w:val="0000FF"/>
                <w:sz w:val="22"/>
                <w:szCs w:val="22"/>
                <w:lang w:eastAsia="en-US"/>
              </w:rPr>
              <w:t>OPOZORILO:</w:t>
            </w:r>
          </w:p>
        </w:tc>
        <w:tc>
          <w:tcPr>
            <w:tcW w:w="8080" w:type="dxa"/>
            <w:hideMark/>
          </w:tcPr>
          <w:p w14:paraId="3ED25EF2" w14:textId="77777777" w:rsidR="004222A5" w:rsidRPr="00383466" w:rsidRDefault="004222A5" w:rsidP="000E4ACB">
            <w:pPr>
              <w:jc w:val="both"/>
              <w:rPr>
                <w:rFonts w:ascii="Arial Narrow" w:hAnsi="Arial Narrow" w:cs="Arial"/>
                <w:b/>
                <w:bCs/>
              </w:rPr>
            </w:pPr>
            <w:r w:rsidRPr="00383466">
              <w:rPr>
                <w:rFonts w:ascii="Arial Narrow" w:hAnsi="Arial Narrow" w:cs="Arial"/>
                <w:b/>
                <w:bCs/>
              </w:rPr>
              <w:t xml:space="preserve">Ponudnik mora izpolniti in priložiti ta ponudbeni obrazec in bo podpisan hkrati s podpisom celotne ponudbene dokumentacije. </w:t>
            </w:r>
          </w:p>
          <w:p w14:paraId="27912E8D" w14:textId="77777777" w:rsidR="004222A5" w:rsidRPr="00383466" w:rsidRDefault="004222A5" w:rsidP="000E4ACB">
            <w:pPr>
              <w:jc w:val="both"/>
              <w:rPr>
                <w:rFonts w:ascii="Arial Narrow" w:hAnsi="Arial Narrow" w:cs="Arial"/>
                <w:b/>
                <w:sz w:val="22"/>
                <w:szCs w:val="22"/>
                <w:lang w:eastAsia="en-US"/>
              </w:rPr>
            </w:pPr>
          </w:p>
        </w:tc>
      </w:tr>
    </w:tbl>
    <w:p w14:paraId="10102D5B" w14:textId="77777777" w:rsidR="004222A5" w:rsidRPr="00383466" w:rsidRDefault="004222A5" w:rsidP="004222A5">
      <w:pPr>
        <w:jc w:val="both"/>
        <w:rPr>
          <w:rFonts w:ascii="Arial Narrow" w:hAnsi="Arial Narrow"/>
          <w:sz w:val="22"/>
        </w:rPr>
      </w:pPr>
    </w:p>
    <w:p w14:paraId="57A8ACFC" w14:textId="77777777" w:rsidR="004222A5" w:rsidRPr="00383466" w:rsidRDefault="004222A5" w:rsidP="004222A5">
      <w:pPr>
        <w:jc w:val="center"/>
        <w:rPr>
          <w:rFonts w:ascii="Arial Narrow" w:hAnsi="Arial Narrow"/>
          <w:b/>
          <w:bCs/>
          <w:noProof/>
          <w:sz w:val="22"/>
          <w:szCs w:val="22"/>
          <w:lang w:val="x-none" w:eastAsia="x-none"/>
        </w:rPr>
      </w:pPr>
      <w:r w:rsidRPr="00383466">
        <w:rPr>
          <w:rFonts w:ascii="Arial Narrow" w:hAnsi="Arial Narrow"/>
          <w:b/>
          <w:bCs/>
          <w:noProof/>
          <w:sz w:val="22"/>
          <w:szCs w:val="22"/>
          <w:lang w:val="x-none" w:eastAsia="x-none"/>
        </w:rPr>
        <w:t xml:space="preserve">SPORAZUM O DOBAVI, SKLADIŠČENJU IN POGOJIH PRODAJE </w:t>
      </w:r>
    </w:p>
    <w:p w14:paraId="7D0130D6" w14:textId="77777777" w:rsidR="004222A5" w:rsidRPr="00383466" w:rsidRDefault="004222A5" w:rsidP="004222A5">
      <w:pPr>
        <w:jc w:val="both"/>
        <w:rPr>
          <w:rFonts w:ascii="Arial Narrow" w:hAnsi="Arial Narrow"/>
          <w:noProof/>
          <w:sz w:val="22"/>
          <w:szCs w:val="22"/>
        </w:rPr>
      </w:pPr>
    </w:p>
    <w:p w14:paraId="31BB7429" w14:textId="77777777" w:rsidR="004222A5" w:rsidRPr="00383466" w:rsidRDefault="004222A5" w:rsidP="004222A5">
      <w:pPr>
        <w:jc w:val="both"/>
        <w:rPr>
          <w:rFonts w:ascii="Arial Narrow" w:hAnsi="Arial Narrow"/>
          <w:b/>
          <w:noProof/>
          <w:sz w:val="22"/>
          <w:szCs w:val="22"/>
        </w:rPr>
      </w:pPr>
      <w:r w:rsidRPr="00383466">
        <w:rPr>
          <w:rFonts w:ascii="Arial Narrow" w:hAnsi="Arial Narrow"/>
          <w:b/>
          <w:noProof/>
          <w:sz w:val="22"/>
          <w:szCs w:val="22"/>
        </w:rPr>
        <w:t>Sklenjen med :</w:t>
      </w:r>
    </w:p>
    <w:p w14:paraId="7F640A74" w14:textId="77777777" w:rsidR="004222A5" w:rsidRPr="00383466" w:rsidRDefault="004222A5" w:rsidP="004222A5">
      <w:pPr>
        <w:jc w:val="both"/>
        <w:rPr>
          <w:rFonts w:ascii="Arial Narrow" w:hAnsi="Arial Narrow"/>
          <w:b/>
          <w:noProof/>
          <w:sz w:val="22"/>
          <w:szCs w:val="22"/>
        </w:rPr>
      </w:pPr>
    </w:p>
    <w:p w14:paraId="3BF201DF" w14:textId="77777777" w:rsidR="004222A5" w:rsidRPr="00383466" w:rsidRDefault="004222A5" w:rsidP="004222A5">
      <w:pPr>
        <w:ind w:right="23"/>
        <w:rPr>
          <w:rFonts w:ascii="Arial Narrow" w:hAnsi="Arial Narrow"/>
          <w:b/>
          <w:noProof/>
          <w:sz w:val="22"/>
          <w:szCs w:val="22"/>
          <w:lang w:val="x-none" w:eastAsia="x-none"/>
        </w:rPr>
      </w:pPr>
      <w:r w:rsidRPr="00383466">
        <w:rPr>
          <w:rFonts w:ascii="Arial Narrow" w:hAnsi="Arial Narrow"/>
          <w:b/>
          <w:noProof/>
          <w:sz w:val="22"/>
          <w:szCs w:val="22"/>
          <w:lang w:val="x-none" w:eastAsia="x-none"/>
        </w:rPr>
        <w:t>KUPCEM: Univerzitetni klinični center Ljubljana, Zaloška cesta 2, 1525 Ljubljana</w:t>
      </w:r>
    </w:p>
    <w:p w14:paraId="4E3E9A0F" w14:textId="77777777" w:rsidR="004222A5" w:rsidRPr="00383466" w:rsidRDefault="004222A5" w:rsidP="004222A5">
      <w:pPr>
        <w:ind w:right="23"/>
        <w:rPr>
          <w:rFonts w:ascii="Arial Narrow" w:hAnsi="Arial Narrow"/>
          <w:b/>
          <w:noProof/>
          <w:sz w:val="22"/>
          <w:szCs w:val="22"/>
          <w:lang w:val="x-none" w:eastAsia="x-none"/>
        </w:rPr>
      </w:pPr>
      <w:r w:rsidRPr="00383466">
        <w:rPr>
          <w:rFonts w:ascii="Arial Narrow" w:hAnsi="Arial Narrow"/>
          <w:sz w:val="22"/>
          <w:szCs w:val="22"/>
          <w:lang w:val="x-none" w:eastAsia="x-none"/>
        </w:rPr>
        <w:t xml:space="preserve">(v nadaljevanju </w:t>
      </w:r>
      <w:r w:rsidRPr="00383466">
        <w:rPr>
          <w:rFonts w:ascii="Arial Narrow" w:hAnsi="Arial Narrow"/>
          <w:b/>
          <w:sz w:val="22"/>
          <w:szCs w:val="22"/>
          <w:lang w:val="x-none" w:eastAsia="x-none"/>
        </w:rPr>
        <w:t>»kupec«</w:t>
      </w:r>
      <w:r w:rsidRPr="00383466">
        <w:rPr>
          <w:rFonts w:ascii="Arial Narrow" w:hAnsi="Arial Narrow"/>
          <w:sz w:val="22"/>
          <w:szCs w:val="22"/>
          <w:lang w:val="x-none" w:eastAsia="x-none"/>
        </w:rPr>
        <w:t>)</w:t>
      </w:r>
    </w:p>
    <w:p w14:paraId="52A90751" w14:textId="77777777" w:rsidR="004222A5" w:rsidRPr="00383466" w:rsidRDefault="004222A5" w:rsidP="004222A5">
      <w:pPr>
        <w:jc w:val="both"/>
        <w:rPr>
          <w:rFonts w:ascii="Arial Narrow" w:hAnsi="Arial Narrow"/>
          <w:b/>
          <w:noProof/>
          <w:sz w:val="22"/>
          <w:szCs w:val="22"/>
        </w:rPr>
      </w:pPr>
    </w:p>
    <w:p w14:paraId="398A8E69"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in</w:t>
      </w:r>
    </w:p>
    <w:p w14:paraId="13861FC6" w14:textId="77777777" w:rsidR="004222A5" w:rsidRPr="00383466" w:rsidRDefault="004222A5" w:rsidP="004222A5">
      <w:pPr>
        <w:jc w:val="both"/>
        <w:rPr>
          <w:rFonts w:ascii="Arial Narrow" w:hAnsi="Arial Narrow"/>
          <w:noProof/>
          <w:sz w:val="22"/>
          <w:szCs w:val="22"/>
        </w:rPr>
      </w:pPr>
    </w:p>
    <w:p w14:paraId="1B7DA94D" w14:textId="77777777" w:rsidR="004222A5" w:rsidRPr="00383466" w:rsidRDefault="004222A5" w:rsidP="004222A5">
      <w:pPr>
        <w:jc w:val="both"/>
        <w:rPr>
          <w:rFonts w:ascii="Arial Narrow" w:hAnsi="Arial Narrow"/>
          <w:b/>
          <w:noProof/>
          <w:sz w:val="22"/>
          <w:szCs w:val="22"/>
        </w:rPr>
      </w:pPr>
      <w:r w:rsidRPr="00383466">
        <w:rPr>
          <w:rFonts w:ascii="Arial Narrow" w:hAnsi="Arial Narrow"/>
          <w:b/>
          <w:sz w:val="22"/>
          <w:szCs w:val="22"/>
        </w:rPr>
        <w:t>DOBAVITELJEM: …………………………………..</w:t>
      </w:r>
    </w:p>
    <w:p w14:paraId="3ED4B58E"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 xml:space="preserve">(v nadaljevanju </w:t>
      </w:r>
      <w:r w:rsidRPr="00383466">
        <w:rPr>
          <w:rFonts w:ascii="Arial Narrow" w:hAnsi="Arial Narrow"/>
          <w:b/>
          <w:noProof/>
          <w:sz w:val="22"/>
          <w:szCs w:val="22"/>
        </w:rPr>
        <w:t>»dobavitelj«</w:t>
      </w:r>
      <w:r w:rsidRPr="00383466">
        <w:rPr>
          <w:rFonts w:ascii="Arial Narrow" w:hAnsi="Arial Narrow"/>
          <w:noProof/>
          <w:sz w:val="22"/>
          <w:szCs w:val="22"/>
        </w:rPr>
        <w:t>)</w:t>
      </w:r>
    </w:p>
    <w:p w14:paraId="0145E67A" w14:textId="77777777" w:rsidR="004222A5" w:rsidRPr="00383466" w:rsidRDefault="004222A5" w:rsidP="004222A5">
      <w:pPr>
        <w:ind w:right="23"/>
        <w:rPr>
          <w:rFonts w:ascii="Arial Narrow" w:hAnsi="Arial Narrow"/>
          <w:noProof/>
          <w:sz w:val="22"/>
          <w:szCs w:val="22"/>
          <w:lang w:val="x-none" w:eastAsia="x-none"/>
        </w:rPr>
      </w:pPr>
    </w:p>
    <w:p w14:paraId="71A77A48" w14:textId="77777777" w:rsidR="004222A5" w:rsidRPr="00383466" w:rsidRDefault="004222A5" w:rsidP="004222A5">
      <w:pPr>
        <w:jc w:val="both"/>
        <w:rPr>
          <w:rFonts w:ascii="Arial Narrow" w:hAnsi="Arial Narrow"/>
          <w:noProof/>
          <w:sz w:val="22"/>
          <w:szCs w:val="22"/>
        </w:rPr>
      </w:pPr>
    </w:p>
    <w:p w14:paraId="410B238E" w14:textId="77777777" w:rsidR="004222A5" w:rsidRPr="00383466" w:rsidRDefault="004222A5" w:rsidP="004222A5">
      <w:pPr>
        <w:jc w:val="both"/>
        <w:rPr>
          <w:rFonts w:ascii="Arial Narrow" w:hAnsi="Arial Narrow"/>
          <w:noProof/>
          <w:sz w:val="22"/>
          <w:szCs w:val="22"/>
        </w:rPr>
      </w:pPr>
    </w:p>
    <w:p w14:paraId="635FC64A" w14:textId="77777777" w:rsidR="004222A5" w:rsidRPr="00383466" w:rsidRDefault="004222A5" w:rsidP="004222A5">
      <w:pPr>
        <w:jc w:val="center"/>
        <w:rPr>
          <w:rFonts w:ascii="Arial Narrow" w:hAnsi="Arial Narrow"/>
          <w:b/>
          <w:sz w:val="22"/>
          <w:szCs w:val="22"/>
        </w:rPr>
      </w:pPr>
      <w:r w:rsidRPr="00383466">
        <w:rPr>
          <w:rFonts w:ascii="Arial Narrow" w:hAnsi="Arial Narrow"/>
          <w:b/>
          <w:sz w:val="22"/>
          <w:szCs w:val="22"/>
        </w:rPr>
        <w:t>1. člen</w:t>
      </w:r>
    </w:p>
    <w:p w14:paraId="6C46FE90" w14:textId="77777777" w:rsidR="004222A5" w:rsidRPr="00383466" w:rsidRDefault="004222A5" w:rsidP="004222A5">
      <w:pPr>
        <w:ind w:left="553"/>
        <w:jc w:val="both"/>
        <w:rPr>
          <w:rFonts w:ascii="Arial Narrow" w:hAnsi="Arial Narrow"/>
          <w:b/>
          <w:caps/>
          <w:noProof/>
          <w:sz w:val="22"/>
          <w:szCs w:val="22"/>
          <w:u w:val="single"/>
        </w:rPr>
      </w:pPr>
    </w:p>
    <w:p w14:paraId="7AA0D9EA" w14:textId="77777777" w:rsidR="004222A5" w:rsidRPr="00383466" w:rsidRDefault="004222A5" w:rsidP="004222A5">
      <w:pPr>
        <w:jc w:val="both"/>
        <w:rPr>
          <w:rFonts w:ascii="Arial Narrow" w:hAnsi="Arial Narrow"/>
          <w:sz w:val="22"/>
          <w:szCs w:val="22"/>
        </w:rPr>
      </w:pPr>
      <w:r w:rsidRPr="00383466">
        <w:rPr>
          <w:rFonts w:ascii="Arial Narrow" w:hAnsi="Arial Narrow"/>
          <w:sz w:val="22"/>
          <w:szCs w:val="22"/>
        </w:rPr>
        <w:t xml:space="preserve">Dobavitelj in kupec se s tem sporazumom dogovorita, da bo dobavitelj izključno za potrebe kupca dobavljal, skladiščil in prodajal </w:t>
      </w:r>
      <w:r w:rsidR="00D75BFA">
        <w:rPr>
          <w:rFonts w:ascii="Arial Narrow" w:hAnsi="Arial Narrow"/>
          <w:sz w:val="22"/>
          <w:szCs w:val="22"/>
        </w:rPr>
        <w:t xml:space="preserve"> ZAPIRALA ZA PERKUTANO ZAPORO LEVE AVRIKULE </w:t>
      </w:r>
      <w:r w:rsidRPr="00383466">
        <w:rPr>
          <w:rFonts w:ascii="Arial Narrow" w:hAnsi="Arial Narrow"/>
          <w:sz w:val="22"/>
          <w:szCs w:val="22"/>
        </w:rPr>
        <w:t xml:space="preserve">v prostorih kupca, s ciljem neprekinjene in nemotene oskrbe kupca. </w:t>
      </w:r>
    </w:p>
    <w:p w14:paraId="07D4CCBD" w14:textId="77777777" w:rsidR="004222A5" w:rsidRPr="00383466" w:rsidRDefault="004222A5" w:rsidP="004222A5">
      <w:pPr>
        <w:jc w:val="both"/>
        <w:rPr>
          <w:rFonts w:ascii="Arial Narrow" w:hAnsi="Arial Narrow"/>
          <w:sz w:val="22"/>
          <w:szCs w:val="22"/>
        </w:rPr>
      </w:pPr>
    </w:p>
    <w:p w14:paraId="09BF2357" w14:textId="77777777" w:rsidR="004222A5" w:rsidRPr="00383466" w:rsidRDefault="004222A5" w:rsidP="004222A5">
      <w:pPr>
        <w:rPr>
          <w:rFonts w:ascii="Arial Narrow" w:hAnsi="Arial Narrow"/>
          <w:sz w:val="22"/>
          <w:szCs w:val="22"/>
          <w:u w:val="single"/>
        </w:rPr>
      </w:pPr>
    </w:p>
    <w:p w14:paraId="04BB6852" w14:textId="77777777" w:rsidR="004222A5" w:rsidRPr="00383466" w:rsidRDefault="004222A5" w:rsidP="004222A5">
      <w:pPr>
        <w:jc w:val="center"/>
        <w:rPr>
          <w:rFonts w:ascii="Arial Narrow" w:hAnsi="Arial Narrow"/>
          <w:b/>
          <w:sz w:val="22"/>
          <w:szCs w:val="22"/>
        </w:rPr>
      </w:pPr>
      <w:r w:rsidRPr="00383466">
        <w:rPr>
          <w:rFonts w:ascii="Arial Narrow" w:hAnsi="Arial Narrow"/>
          <w:b/>
          <w:sz w:val="22"/>
          <w:szCs w:val="22"/>
        </w:rPr>
        <w:t>2. člen</w:t>
      </w:r>
    </w:p>
    <w:p w14:paraId="249DCF9B" w14:textId="77777777" w:rsidR="004222A5" w:rsidRPr="00383466" w:rsidRDefault="004222A5" w:rsidP="004222A5">
      <w:pPr>
        <w:jc w:val="both"/>
        <w:rPr>
          <w:rFonts w:ascii="Arial Narrow" w:hAnsi="Arial Narrow"/>
          <w:sz w:val="22"/>
          <w:szCs w:val="22"/>
          <w:u w:val="single"/>
        </w:rPr>
      </w:pPr>
    </w:p>
    <w:p w14:paraId="55324187" w14:textId="77777777" w:rsidR="004222A5" w:rsidRPr="00383466" w:rsidRDefault="004222A5" w:rsidP="004222A5">
      <w:pPr>
        <w:jc w:val="both"/>
        <w:rPr>
          <w:rFonts w:ascii="Arial Narrow" w:hAnsi="Arial Narrow"/>
          <w:sz w:val="22"/>
          <w:szCs w:val="22"/>
        </w:rPr>
      </w:pPr>
      <w:r w:rsidRPr="00383466">
        <w:rPr>
          <w:rFonts w:ascii="Arial Narrow" w:hAnsi="Arial Narrow"/>
          <w:sz w:val="22"/>
          <w:szCs w:val="22"/>
        </w:rPr>
        <w:t>Kupec bo v svojih prostorih dobavitelju zagotovil ustrezno velik in ustrezno opremljen prostor za skladiščenje blaga, ki je predmet tega sporazuma.</w:t>
      </w:r>
    </w:p>
    <w:p w14:paraId="0408B82E" w14:textId="77777777" w:rsidR="004222A5" w:rsidRPr="00383466" w:rsidRDefault="004222A5" w:rsidP="004222A5">
      <w:pPr>
        <w:jc w:val="both"/>
        <w:rPr>
          <w:rFonts w:ascii="Arial Narrow" w:hAnsi="Arial Narrow"/>
          <w:sz w:val="22"/>
          <w:szCs w:val="22"/>
        </w:rPr>
      </w:pPr>
    </w:p>
    <w:p w14:paraId="5D8E71E9" w14:textId="77777777" w:rsidR="004222A5" w:rsidRPr="00383466" w:rsidRDefault="004222A5" w:rsidP="004222A5">
      <w:pPr>
        <w:jc w:val="both"/>
        <w:rPr>
          <w:rFonts w:ascii="Arial Narrow" w:hAnsi="Arial Narrow"/>
          <w:sz w:val="22"/>
          <w:szCs w:val="22"/>
        </w:rPr>
      </w:pPr>
      <w:r w:rsidRPr="00383466">
        <w:rPr>
          <w:rFonts w:ascii="Arial Narrow" w:hAnsi="Arial Narrow"/>
          <w:sz w:val="22"/>
          <w:szCs w:val="22"/>
        </w:rPr>
        <w:t>Blago bo jasno ločeno od drugega blaga.</w:t>
      </w:r>
    </w:p>
    <w:p w14:paraId="3CB4D023" w14:textId="77777777" w:rsidR="004222A5" w:rsidRPr="00383466" w:rsidRDefault="004222A5" w:rsidP="004222A5">
      <w:pPr>
        <w:jc w:val="both"/>
        <w:rPr>
          <w:rFonts w:ascii="Arial Narrow" w:hAnsi="Arial Narrow"/>
          <w:sz w:val="22"/>
          <w:szCs w:val="22"/>
        </w:rPr>
      </w:pPr>
    </w:p>
    <w:p w14:paraId="7FA1960B" w14:textId="77777777" w:rsidR="004222A5" w:rsidRPr="00383466" w:rsidRDefault="004222A5" w:rsidP="004222A5">
      <w:pPr>
        <w:jc w:val="both"/>
        <w:rPr>
          <w:rFonts w:ascii="Arial Narrow" w:hAnsi="Arial Narrow"/>
          <w:sz w:val="22"/>
          <w:szCs w:val="22"/>
        </w:rPr>
      </w:pPr>
      <w:r w:rsidRPr="00383466">
        <w:rPr>
          <w:rFonts w:ascii="Arial Narrow" w:hAnsi="Arial Narrow"/>
          <w:sz w:val="22"/>
          <w:szCs w:val="22"/>
        </w:rPr>
        <w:t>Količina in vrsta blaga je opredeljena v 2. členu osnovne pogodbe</w:t>
      </w:r>
      <w:r w:rsidR="00D75BFA">
        <w:rPr>
          <w:rFonts w:ascii="Arial Narrow" w:hAnsi="Arial Narrow"/>
          <w:sz w:val="22"/>
          <w:szCs w:val="22"/>
        </w:rPr>
        <w:t xml:space="preserve"> </w:t>
      </w:r>
      <w:r w:rsidRPr="00383466">
        <w:rPr>
          <w:rFonts w:ascii="Arial Narrow" w:hAnsi="Arial Narrow"/>
          <w:sz w:val="22"/>
          <w:szCs w:val="22"/>
        </w:rPr>
        <w:t>- priloga 1 predračuna</w:t>
      </w:r>
    </w:p>
    <w:p w14:paraId="75062133" w14:textId="77777777" w:rsidR="004222A5" w:rsidRPr="00383466" w:rsidRDefault="004222A5" w:rsidP="004222A5">
      <w:pPr>
        <w:jc w:val="both"/>
        <w:rPr>
          <w:rFonts w:ascii="Arial Narrow" w:hAnsi="Arial Narrow"/>
          <w:sz w:val="22"/>
          <w:szCs w:val="22"/>
        </w:rPr>
      </w:pPr>
    </w:p>
    <w:p w14:paraId="07348F73" w14:textId="77777777" w:rsidR="004222A5" w:rsidRPr="00383466" w:rsidRDefault="004222A5" w:rsidP="004222A5">
      <w:pPr>
        <w:jc w:val="both"/>
        <w:rPr>
          <w:rFonts w:ascii="Arial Narrow" w:hAnsi="Arial Narrow"/>
          <w:sz w:val="22"/>
          <w:szCs w:val="22"/>
        </w:rPr>
      </w:pPr>
    </w:p>
    <w:p w14:paraId="066FF43D" w14:textId="77777777" w:rsidR="004222A5" w:rsidRPr="00383466" w:rsidRDefault="004222A5" w:rsidP="004222A5">
      <w:pPr>
        <w:jc w:val="center"/>
        <w:rPr>
          <w:rFonts w:ascii="Arial Narrow" w:hAnsi="Arial Narrow"/>
          <w:b/>
          <w:sz w:val="22"/>
          <w:szCs w:val="22"/>
        </w:rPr>
      </w:pPr>
      <w:r w:rsidRPr="00383466">
        <w:rPr>
          <w:rFonts w:ascii="Arial Narrow" w:hAnsi="Arial Narrow"/>
          <w:b/>
          <w:sz w:val="22"/>
          <w:szCs w:val="22"/>
        </w:rPr>
        <w:t>3. člen</w:t>
      </w:r>
    </w:p>
    <w:p w14:paraId="0FF98A40" w14:textId="77777777" w:rsidR="004222A5" w:rsidRPr="00383466" w:rsidRDefault="004222A5" w:rsidP="004222A5">
      <w:pPr>
        <w:rPr>
          <w:rFonts w:ascii="Arial Narrow" w:hAnsi="Arial Narrow"/>
          <w:b/>
          <w:sz w:val="22"/>
          <w:szCs w:val="22"/>
        </w:rPr>
      </w:pPr>
    </w:p>
    <w:p w14:paraId="733974AA" w14:textId="77777777" w:rsidR="004222A5" w:rsidRPr="00383466" w:rsidRDefault="004222A5" w:rsidP="004222A5">
      <w:pPr>
        <w:jc w:val="both"/>
        <w:rPr>
          <w:rFonts w:ascii="Arial Narrow" w:hAnsi="Arial Narrow"/>
          <w:sz w:val="22"/>
          <w:szCs w:val="22"/>
        </w:rPr>
      </w:pPr>
      <w:r w:rsidRPr="00383466">
        <w:rPr>
          <w:rFonts w:ascii="Arial Narrow" w:hAnsi="Arial Narrow"/>
          <w:sz w:val="22"/>
          <w:szCs w:val="22"/>
        </w:rPr>
        <w:t xml:space="preserve">Cene po katerih bo prodajalec prodajal svoje blago kupcu so navedene v Prilogi 1 osnovne pogodbe. </w:t>
      </w:r>
    </w:p>
    <w:p w14:paraId="7E3D9F88" w14:textId="77777777" w:rsidR="004222A5" w:rsidRPr="00383466" w:rsidRDefault="004222A5" w:rsidP="004222A5">
      <w:pPr>
        <w:jc w:val="both"/>
        <w:rPr>
          <w:rFonts w:ascii="Arial Narrow" w:hAnsi="Arial Narrow"/>
          <w:b/>
          <w:sz w:val="22"/>
          <w:szCs w:val="22"/>
        </w:rPr>
      </w:pPr>
    </w:p>
    <w:p w14:paraId="1D1E1553" w14:textId="77777777" w:rsidR="004222A5" w:rsidRPr="00383466" w:rsidRDefault="004222A5" w:rsidP="004222A5">
      <w:pPr>
        <w:jc w:val="both"/>
        <w:rPr>
          <w:rFonts w:ascii="Arial Narrow" w:hAnsi="Arial Narrow"/>
          <w:b/>
          <w:sz w:val="22"/>
          <w:szCs w:val="22"/>
        </w:rPr>
      </w:pPr>
    </w:p>
    <w:p w14:paraId="2624E0CE" w14:textId="77777777" w:rsidR="004222A5" w:rsidRPr="00383466" w:rsidRDefault="004222A5" w:rsidP="004222A5">
      <w:pPr>
        <w:jc w:val="center"/>
        <w:rPr>
          <w:rFonts w:ascii="Arial Narrow" w:hAnsi="Arial Narrow"/>
          <w:b/>
          <w:sz w:val="22"/>
          <w:szCs w:val="22"/>
        </w:rPr>
      </w:pPr>
      <w:r w:rsidRPr="00383466">
        <w:rPr>
          <w:rFonts w:ascii="Arial Narrow" w:hAnsi="Arial Narrow"/>
          <w:b/>
          <w:sz w:val="22"/>
          <w:szCs w:val="22"/>
        </w:rPr>
        <w:t>4. člen</w:t>
      </w:r>
    </w:p>
    <w:p w14:paraId="6FD0F588" w14:textId="77777777" w:rsidR="004222A5" w:rsidRPr="00383466" w:rsidRDefault="004222A5" w:rsidP="004222A5">
      <w:pPr>
        <w:jc w:val="both"/>
        <w:rPr>
          <w:rFonts w:ascii="Arial Narrow" w:hAnsi="Arial Narrow"/>
          <w:sz w:val="22"/>
          <w:szCs w:val="22"/>
        </w:rPr>
      </w:pPr>
    </w:p>
    <w:p w14:paraId="3E68532C"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Dobavitelj ima pravico do vstopa v prostor za skladiščenje</w:t>
      </w:r>
      <w:r w:rsidRPr="00383466">
        <w:rPr>
          <w:rFonts w:ascii="Arial Narrow" w:hAnsi="Arial Narrow"/>
          <w:sz w:val="22"/>
          <w:szCs w:val="22"/>
        </w:rPr>
        <w:t xml:space="preserve"> </w:t>
      </w:r>
      <w:r w:rsidRPr="00383466">
        <w:rPr>
          <w:rFonts w:ascii="Arial Narrow" w:hAnsi="Arial Narrow"/>
          <w:noProof/>
          <w:sz w:val="22"/>
          <w:szCs w:val="22"/>
        </w:rPr>
        <w:t>med delovnim časom, po predhodni najavi. Vstop je možen v primeru pregleda zaloge ob prisotnosti predstavnika kupca. Kupec mora dobavitelju dovoliti vstop v skladiščne prostore tudi, ko ta opravlja inventuro.</w:t>
      </w:r>
    </w:p>
    <w:p w14:paraId="434BA70F" w14:textId="77777777" w:rsidR="004222A5" w:rsidRPr="00383466" w:rsidRDefault="004222A5" w:rsidP="004222A5">
      <w:pPr>
        <w:jc w:val="both"/>
        <w:rPr>
          <w:rFonts w:ascii="Arial Narrow" w:hAnsi="Arial Narrow"/>
          <w:noProof/>
          <w:sz w:val="22"/>
          <w:szCs w:val="22"/>
        </w:rPr>
      </w:pPr>
    </w:p>
    <w:p w14:paraId="4854CFC1"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5. člen</w:t>
      </w:r>
    </w:p>
    <w:p w14:paraId="78B2E8C4" w14:textId="77777777" w:rsidR="004222A5" w:rsidRPr="00383466" w:rsidRDefault="004222A5" w:rsidP="004222A5">
      <w:pPr>
        <w:rPr>
          <w:rFonts w:ascii="Arial Narrow" w:hAnsi="Arial Narrow"/>
          <w:noProof/>
          <w:sz w:val="22"/>
          <w:szCs w:val="22"/>
        </w:rPr>
      </w:pPr>
    </w:p>
    <w:p w14:paraId="02989640"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Dobavitelj in kupec ugotavljata, da se pod pojmom »evidenčni prevzem« razume prevzem blaga ob dostavi na zalogo pri naročniku. Pod pojmom »dokončni prevzem« pa se smatra odjava</w:t>
      </w:r>
      <w:r w:rsidRPr="00383466">
        <w:rPr>
          <w:rFonts w:ascii="Arial Narrow" w:hAnsi="Arial Narrow"/>
          <w:sz w:val="22"/>
          <w:szCs w:val="22"/>
        </w:rPr>
        <w:t xml:space="preserve"> blaga</w:t>
      </w:r>
      <w:r w:rsidRPr="00383466">
        <w:rPr>
          <w:rFonts w:ascii="Arial Narrow" w:hAnsi="Arial Narrow"/>
          <w:noProof/>
          <w:sz w:val="22"/>
          <w:szCs w:val="22"/>
        </w:rPr>
        <w:t xml:space="preserve"> ob izdaji v uporabo.</w:t>
      </w:r>
    </w:p>
    <w:p w14:paraId="32C8D038" w14:textId="77777777" w:rsidR="004222A5" w:rsidRPr="00383466" w:rsidRDefault="004222A5" w:rsidP="004222A5">
      <w:pPr>
        <w:jc w:val="both"/>
        <w:rPr>
          <w:rFonts w:ascii="Arial Narrow" w:hAnsi="Arial Narrow"/>
          <w:noProof/>
          <w:sz w:val="22"/>
          <w:szCs w:val="22"/>
        </w:rPr>
      </w:pPr>
    </w:p>
    <w:p w14:paraId="5CE8CC4F"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 xml:space="preserve">Dokler ni opravljen dokončni prevzem </w:t>
      </w:r>
      <w:r w:rsidRPr="00383466">
        <w:rPr>
          <w:rFonts w:ascii="Arial Narrow" w:hAnsi="Arial Narrow"/>
          <w:sz w:val="22"/>
          <w:szCs w:val="22"/>
        </w:rPr>
        <w:t>blaga</w:t>
      </w:r>
      <w:r w:rsidRPr="00383466">
        <w:rPr>
          <w:rFonts w:ascii="Arial Narrow" w:hAnsi="Arial Narrow"/>
          <w:noProof/>
          <w:sz w:val="22"/>
          <w:szCs w:val="22"/>
        </w:rPr>
        <w:t xml:space="preserve"> iz prejšnjega odstavka, je</w:t>
      </w:r>
      <w:r w:rsidRPr="00383466">
        <w:rPr>
          <w:rFonts w:ascii="Arial Narrow" w:hAnsi="Arial Narrow"/>
          <w:sz w:val="22"/>
          <w:szCs w:val="22"/>
        </w:rPr>
        <w:t xml:space="preserve"> material </w:t>
      </w:r>
      <w:r w:rsidRPr="00383466">
        <w:rPr>
          <w:rFonts w:ascii="Arial Narrow" w:hAnsi="Arial Narrow"/>
          <w:noProof/>
          <w:sz w:val="22"/>
          <w:szCs w:val="22"/>
        </w:rPr>
        <w:t>last dobavitelja.</w:t>
      </w:r>
    </w:p>
    <w:p w14:paraId="69F2ECFB" w14:textId="77777777" w:rsidR="004222A5" w:rsidRPr="00383466" w:rsidRDefault="004222A5" w:rsidP="004222A5">
      <w:pPr>
        <w:jc w:val="both"/>
        <w:rPr>
          <w:rFonts w:ascii="Arial Narrow" w:hAnsi="Arial Narrow"/>
          <w:noProof/>
          <w:sz w:val="22"/>
          <w:szCs w:val="22"/>
        </w:rPr>
      </w:pPr>
    </w:p>
    <w:p w14:paraId="277A43CF" w14:textId="77777777" w:rsidR="004222A5" w:rsidRPr="00383466" w:rsidRDefault="004222A5" w:rsidP="004222A5">
      <w:pPr>
        <w:rPr>
          <w:rFonts w:ascii="Arial Narrow" w:hAnsi="Arial Narrow"/>
          <w:noProof/>
          <w:sz w:val="22"/>
          <w:szCs w:val="22"/>
        </w:rPr>
      </w:pPr>
    </w:p>
    <w:p w14:paraId="188821E3"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6. člen</w:t>
      </w:r>
    </w:p>
    <w:p w14:paraId="3988B218" w14:textId="77777777" w:rsidR="004222A5" w:rsidRPr="00383466" w:rsidRDefault="004222A5" w:rsidP="004222A5">
      <w:pPr>
        <w:rPr>
          <w:rFonts w:ascii="Arial Narrow" w:hAnsi="Arial Narrow"/>
          <w:noProof/>
          <w:sz w:val="22"/>
          <w:szCs w:val="22"/>
        </w:rPr>
      </w:pPr>
    </w:p>
    <w:p w14:paraId="4C251823"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Kupec prevzame od dobavitelja blago na zalogo pri naročniku na podlagi podpisane evidenčne dobavnice o dobaviteljevi zalogi pri naročniku.</w:t>
      </w:r>
    </w:p>
    <w:p w14:paraId="461BD340" w14:textId="77777777" w:rsidR="004222A5" w:rsidRPr="00383466" w:rsidRDefault="004222A5" w:rsidP="004222A5">
      <w:pPr>
        <w:jc w:val="both"/>
        <w:rPr>
          <w:rFonts w:ascii="Arial Narrow" w:hAnsi="Arial Narrow"/>
          <w:noProof/>
          <w:sz w:val="22"/>
          <w:szCs w:val="22"/>
        </w:rPr>
      </w:pPr>
    </w:p>
    <w:p w14:paraId="3484249A"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Evidenčna dobavnica o dobaviteljevi zalogi pri naročniku vsebuje naslednje podatke: datum predaje blaga na zalogo pri naročniku, tip in naziv proizvoda, kataloška številka, številka lota, datum sterilnosti in količina. Evidenčna dobavnica o dobaviteljevi zalogi pri naročniku bo opremljena s podpisom osebe, ki je blago predala in podpisom osebe, ki je blago prevzela na zalogo pri naročniku.</w:t>
      </w:r>
    </w:p>
    <w:p w14:paraId="4C7D066E" w14:textId="77777777" w:rsidR="004222A5" w:rsidRPr="00383466" w:rsidRDefault="004222A5" w:rsidP="004222A5">
      <w:pPr>
        <w:jc w:val="both"/>
        <w:rPr>
          <w:rFonts w:ascii="Arial Narrow" w:hAnsi="Arial Narrow"/>
          <w:noProof/>
          <w:sz w:val="22"/>
          <w:szCs w:val="22"/>
        </w:rPr>
      </w:pPr>
    </w:p>
    <w:p w14:paraId="736C85AC"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 xml:space="preserve">Dobavitelj je dolžan originalno embalažo blaga pred dostavo na zalogo pri naročniku opremiti z nalepko na katero lahko kupec zabeleži opombe. Nalepka je namenjena temu, da v primeru vračila ostane originalna embalaža nepoškodovana. Blago se v primeru vračila dobavitelju vrne z nalepko. Minimalna velikost nalepke mora biti 6cm x </w:t>
      </w:r>
      <w:smartTag w:uri="urn:schemas-microsoft-com:office:smarttags" w:element="metricconverter">
        <w:smartTagPr>
          <w:attr w:name="ProductID" w:val="2 cm"/>
        </w:smartTagPr>
        <w:r w:rsidRPr="00383466">
          <w:rPr>
            <w:rFonts w:ascii="Arial Narrow" w:hAnsi="Arial Narrow"/>
            <w:noProof/>
            <w:sz w:val="22"/>
            <w:szCs w:val="22"/>
          </w:rPr>
          <w:t>2 cm</w:t>
        </w:r>
      </w:smartTag>
      <w:r w:rsidRPr="00383466">
        <w:rPr>
          <w:rFonts w:ascii="Arial Narrow" w:hAnsi="Arial Narrow"/>
          <w:noProof/>
          <w:sz w:val="22"/>
          <w:szCs w:val="22"/>
        </w:rPr>
        <w:t>.</w:t>
      </w:r>
    </w:p>
    <w:p w14:paraId="2550FDEA" w14:textId="77777777" w:rsidR="004222A5" w:rsidRPr="00383466" w:rsidRDefault="004222A5" w:rsidP="004222A5">
      <w:pPr>
        <w:jc w:val="both"/>
        <w:rPr>
          <w:rFonts w:ascii="Arial Narrow" w:hAnsi="Arial Narrow"/>
          <w:noProof/>
          <w:sz w:val="22"/>
          <w:szCs w:val="22"/>
        </w:rPr>
      </w:pPr>
    </w:p>
    <w:p w14:paraId="2F29B92C"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Kupec bo porabljeno blago na konsignaciji dopolnjeval sam s svojimi naročili. Blago se bo naročalo v skladu z določili iz osnovne pogodbe.</w:t>
      </w:r>
    </w:p>
    <w:p w14:paraId="6EB1AB8B" w14:textId="77777777" w:rsidR="004222A5" w:rsidRPr="00383466" w:rsidRDefault="004222A5" w:rsidP="004222A5">
      <w:pPr>
        <w:rPr>
          <w:rFonts w:ascii="Arial Narrow" w:hAnsi="Arial Narrow"/>
          <w:noProof/>
          <w:sz w:val="22"/>
          <w:szCs w:val="22"/>
        </w:rPr>
      </w:pPr>
    </w:p>
    <w:p w14:paraId="310ED62E"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7. člen</w:t>
      </w:r>
    </w:p>
    <w:p w14:paraId="213B5EBB" w14:textId="77777777" w:rsidR="004222A5" w:rsidRPr="00383466" w:rsidRDefault="004222A5" w:rsidP="004222A5">
      <w:pPr>
        <w:jc w:val="both"/>
        <w:rPr>
          <w:rFonts w:ascii="Arial Narrow" w:hAnsi="Arial Narrow"/>
          <w:noProof/>
          <w:sz w:val="22"/>
          <w:szCs w:val="22"/>
        </w:rPr>
      </w:pPr>
    </w:p>
    <w:p w14:paraId="7DADF25D" w14:textId="77777777" w:rsidR="004222A5" w:rsidRPr="00383466" w:rsidRDefault="004222A5" w:rsidP="004222A5">
      <w:pPr>
        <w:jc w:val="both"/>
        <w:rPr>
          <w:rFonts w:ascii="Arial Narrow" w:hAnsi="Arial Narrow"/>
          <w:noProof/>
          <w:sz w:val="22"/>
          <w:szCs w:val="22"/>
        </w:rPr>
      </w:pPr>
      <w:r w:rsidRPr="00383466">
        <w:rPr>
          <w:rFonts w:ascii="Arial Narrow" w:hAnsi="Arial Narrow"/>
          <w:sz w:val="22"/>
          <w:szCs w:val="22"/>
        </w:rPr>
        <w:t>Dobavitelj bo blago, ki je predmet tega sporazuma in ne bo porabljeno vsaj 6 mesecev pred iztekom roka uporabe (kadar je to smiselno), na svoje stroške zamenjal z novim enakim blagom z daljšim rokom uporabe.</w:t>
      </w:r>
    </w:p>
    <w:p w14:paraId="1537D01A" w14:textId="77777777" w:rsidR="004222A5" w:rsidRPr="00383466" w:rsidRDefault="004222A5" w:rsidP="004222A5">
      <w:pPr>
        <w:rPr>
          <w:rFonts w:ascii="Arial Narrow" w:hAnsi="Arial Narrow"/>
          <w:noProof/>
          <w:sz w:val="22"/>
          <w:szCs w:val="22"/>
        </w:rPr>
      </w:pPr>
    </w:p>
    <w:p w14:paraId="193721BB" w14:textId="77777777" w:rsidR="004222A5" w:rsidRPr="00383466" w:rsidRDefault="004222A5" w:rsidP="004222A5">
      <w:pPr>
        <w:rPr>
          <w:rFonts w:ascii="Arial Narrow" w:hAnsi="Arial Narrow"/>
          <w:noProof/>
          <w:sz w:val="22"/>
          <w:szCs w:val="22"/>
        </w:rPr>
      </w:pPr>
    </w:p>
    <w:p w14:paraId="7315C3D2"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8. člen</w:t>
      </w:r>
    </w:p>
    <w:p w14:paraId="250634AB" w14:textId="77777777" w:rsidR="004222A5" w:rsidRPr="00383466" w:rsidRDefault="004222A5" w:rsidP="004222A5">
      <w:pPr>
        <w:jc w:val="both"/>
        <w:rPr>
          <w:rFonts w:ascii="Arial Narrow" w:hAnsi="Arial Narrow"/>
          <w:b/>
          <w:noProof/>
          <w:sz w:val="22"/>
          <w:szCs w:val="22"/>
        </w:rPr>
      </w:pPr>
    </w:p>
    <w:p w14:paraId="7A1F54D1"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 xml:space="preserve">Kupčeva obveznost plačila dobavljenega blaga nastane v skladu s 5. členom tega sporazuma. </w:t>
      </w:r>
    </w:p>
    <w:p w14:paraId="1F05C7D2" w14:textId="77777777" w:rsidR="004222A5" w:rsidRPr="00383466" w:rsidRDefault="004222A5" w:rsidP="004222A5">
      <w:pPr>
        <w:jc w:val="both"/>
        <w:rPr>
          <w:rFonts w:ascii="Arial Narrow" w:hAnsi="Arial Narrow"/>
          <w:noProof/>
          <w:sz w:val="22"/>
          <w:szCs w:val="22"/>
        </w:rPr>
      </w:pPr>
    </w:p>
    <w:p w14:paraId="3BCF7A5D" w14:textId="77777777" w:rsidR="004222A5" w:rsidRPr="00383466" w:rsidRDefault="004222A5" w:rsidP="004222A5">
      <w:pPr>
        <w:jc w:val="center"/>
        <w:rPr>
          <w:rFonts w:ascii="Arial Narrow" w:hAnsi="Arial Narrow"/>
          <w:b/>
          <w:noProof/>
          <w:sz w:val="22"/>
          <w:szCs w:val="22"/>
        </w:rPr>
      </w:pPr>
    </w:p>
    <w:p w14:paraId="219608AB"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9. člen</w:t>
      </w:r>
    </w:p>
    <w:p w14:paraId="13D75B85" w14:textId="77777777" w:rsidR="004222A5" w:rsidRPr="00383466" w:rsidRDefault="004222A5" w:rsidP="004222A5">
      <w:pPr>
        <w:jc w:val="center"/>
        <w:rPr>
          <w:rFonts w:ascii="Arial Narrow" w:hAnsi="Arial Narrow"/>
          <w:b/>
          <w:noProof/>
          <w:sz w:val="22"/>
          <w:szCs w:val="22"/>
        </w:rPr>
      </w:pPr>
    </w:p>
    <w:p w14:paraId="47DEB729"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Kupec je dolžan blago ob prevzemu na zalogo pri naročniku količinsko in kakovostno pregledati. O morebitnih napakah mora obvestiti dobavitelja najkasneje v 8. dneh od prejema. O napaki se sestavi zapisnik. Za skrite napake veljajo določila Obligacijskega zakonika.</w:t>
      </w:r>
    </w:p>
    <w:p w14:paraId="4625826D" w14:textId="77777777" w:rsidR="004222A5" w:rsidRPr="00383466" w:rsidRDefault="004222A5" w:rsidP="004222A5">
      <w:pPr>
        <w:rPr>
          <w:rFonts w:ascii="Arial Narrow" w:hAnsi="Arial Narrow"/>
          <w:noProof/>
          <w:sz w:val="22"/>
          <w:szCs w:val="22"/>
        </w:rPr>
      </w:pPr>
    </w:p>
    <w:p w14:paraId="280963F8"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Dobavitelj se zavezuje, da bo reklamirano blago nadomestil, morebitno odvečno blago pa prevzel nazaj na svoje stroške. Kot odvečno blago se šteje dobaviteljeva zaloga blaga, ki je na zalogi pri naročniku ob poteku veljavnosti pogodbe.</w:t>
      </w:r>
    </w:p>
    <w:p w14:paraId="0B4CE8CE" w14:textId="77777777" w:rsidR="004222A5" w:rsidRPr="00383466" w:rsidRDefault="004222A5" w:rsidP="004222A5">
      <w:pPr>
        <w:jc w:val="both"/>
        <w:rPr>
          <w:rFonts w:ascii="Arial Narrow" w:hAnsi="Arial Narrow"/>
          <w:noProof/>
          <w:sz w:val="22"/>
          <w:szCs w:val="22"/>
        </w:rPr>
      </w:pPr>
    </w:p>
    <w:p w14:paraId="208BD3CC"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10. člen</w:t>
      </w:r>
    </w:p>
    <w:p w14:paraId="2F48EBFD" w14:textId="77777777" w:rsidR="004222A5" w:rsidRPr="00383466" w:rsidRDefault="004222A5" w:rsidP="004222A5">
      <w:pPr>
        <w:rPr>
          <w:rFonts w:ascii="Arial Narrow" w:hAnsi="Arial Narrow"/>
          <w:noProof/>
          <w:sz w:val="22"/>
          <w:szCs w:val="22"/>
        </w:rPr>
      </w:pPr>
    </w:p>
    <w:p w14:paraId="1B920934" w14:textId="77777777" w:rsidR="004222A5" w:rsidRPr="00383466" w:rsidRDefault="004222A5" w:rsidP="004222A5">
      <w:pPr>
        <w:rPr>
          <w:rFonts w:ascii="Arial Narrow" w:hAnsi="Arial Narrow"/>
          <w:noProof/>
          <w:sz w:val="22"/>
          <w:szCs w:val="22"/>
        </w:rPr>
      </w:pPr>
      <w:r w:rsidRPr="00383466">
        <w:rPr>
          <w:rFonts w:ascii="Arial Narrow" w:hAnsi="Arial Narrow"/>
          <w:noProof/>
          <w:sz w:val="22"/>
          <w:szCs w:val="22"/>
        </w:rPr>
        <w:t>Pooblaščeni predstavnik dobavitelja je: ______________________</w:t>
      </w:r>
    </w:p>
    <w:p w14:paraId="4C77BD86" w14:textId="77777777" w:rsidR="004222A5" w:rsidRPr="00383466" w:rsidRDefault="004222A5" w:rsidP="004222A5">
      <w:pPr>
        <w:rPr>
          <w:rFonts w:ascii="Arial Narrow" w:hAnsi="Arial Narrow"/>
          <w:noProof/>
          <w:sz w:val="22"/>
          <w:szCs w:val="22"/>
        </w:rPr>
      </w:pPr>
      <w:r w:rsidRPr="00383466">
        <w:rPr>
          <w:rFonts w:ascii="Arial Narrow" w:hAnsi="Arial Narrow"/>
          <w:noProof/>
          <w:sz w:val="22"/>
          <w:szCs w:val="22"/>
        </w:rPr>
        <w:t xml:space="preserve">Pooblaščeni predstavnik kupca je: </w:t>
      </w:r>
      <w:r w:rsidRPr="00D75BFA">
        <w:rPr>
          <w:rFonts w:ascii="Arial Narrow" w:hAnsi="Arial Narrow"/>
          <w:noProof/>
          <w:sz w:val="22"/>
          <w:szCs w:val="22"/>
        </w:rPr>
        <w:t xml:space="preserve"> </w:t>
      </w:r>
      <w:r w:rsidRPr="00D75BFA">
        <w:rPr>
          <w:rFonts w:ascii="Arial Narrow" w:hAnsi="Arial Narrow"/>
          <w:iCs/>
          <w:sz w:val="22"/>
          <w:szCs w:val="22"/>
        </w:rPr>
        <w:t>_____________</w:t>
      </w:r>
    </w:p>
    <w:p w14:paraId="28AE88E9"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Pooblaščena predstavnika bosta ves čas trajanja sporazuma medsebojno sodelovala in bosta na voljo za vse potrebne informacije. O morebitni zamenjavi pooblaščenih predstavnikov se stranki predhodno pisno dogovorita.</w:t>
      </w:r>
    </w:p>
    <w:p w14:paraId="4AC71435" w14:textId="77777777" w:rsidR="004222A5" w:rsidRPr="00383466" w:rsidRDefault="004222A5" w:rsidP="004222A5">
      <w:pPr>
        <w:rPr>
          <w:rFonts w:ascii="Arial Narrow" w:hAnsi="Arial Narrow"/>
          <w:noProof/>
          <w:sz w:val="22"/>
          <w:szCs w:val="22"/>
        </w:rPr>
      </w:pPr>
    </w:p>
    <w:p w14:paraId="525F0C9F" w14:textId="77777777" w:rsidR="004222A5" w:rsidRPr="00383466" w:rsidRDefault="004222A5" w:rsidP="004222A5">
      <w:pPr>
        <w:rPr>
          <w:rFonts w:ascii="Arial Narrow" w:hAnsi="Arial Narrow"/>
          <w:noProof/>
          <w:sz w:val="22"/>
          <w:szCs w:val="22"/>
        </w:rPr>
      </w:pPr>
    </w:p>
    <w:p w14:paraId="237401A9"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11. člen</w:t>
      </w:r>
    </w:p>
    <w:p w14:paraId="34707854" w14:textId="77777777" w:rsidR="004222A5" w:rsidRPr="00383466" w:rsidRDefault="004222A5" w:rsidP="004222A5">
      <w:pPr>
        <w:rPr>
          <w:rFonts w:ascii="Arial Narrow" w:hAnsi="Arial Narrow"/>
          <w:noProof/>
          <w:sz w:val="22"/>
          <w:szCs w:val="22"/>
        </w:rPr>
      </w:pPr>
    </w:p>
    <w:p w14:paraId="59C4F060"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Stranki iz sporazuma se obvezujeta, da bosta naredili vse, kar je potrebno za izvršitev sporazuma in da bosta ravnali kot dobra gospodarja.</w:t>
      </w:r>
    </w:p>
    <w:p w14:paraId="7346861D" w14:textId="77777777" w:rsidR="004222A5" w:rsidRPr="00383466" w:rsidRDefault="004222A5" w:rsidP="004222A5">
      <w:pPr>
        <w:rPr>
          <w:rFonts w:ascii="Arial Narrow" w:hAnsi="Arial Narrow"/>
          <w:noProof/>
          <w:sz w:val="22"/>
          <w:szCs w:val="22"/>
        </w:rPr>
      </w:pPr>
    </w:p>
    <w:p w14:paraId="7393EE4F" w14:textId="77777777" w:rsidR="004222A5" w:rsidRDefault="004222A5" w:rsidP="004222A5">
      <w:pPr>
        <w:rPr>
          <w:rFonts w:ascii="Arial Narrow" w:hAnsi="Arial Narrow"/>
          <w:noProof/>
          <w:sz w:val="22"/>
          <w:szCs w:val="22"/>
        </w:rPr>
      </w:pPr>
    </w:p>
    <w:p w14:paraId="0D2A3C92" w14:textId="77777777" w:rsidR="00D75BFA" w:rsidRDefault="00D75BFA" w:rsidP="004222A5">
      <w:pPr>
        <w:rPr>
          <w:rFonts w:ascii="Arial Narrow" w:hAnsi="Arial Narrow"/>
          <w:noProof/>
          <w:sz w:val="22"/>
          <w:szCs w:val="22"/>
        </w:rPr>
      </w:pPr>
    </w:p>
    <w:p w14:paraId="286267DC" w14:textId="77777777" w:rsidR="00D75BFA" w:rsidRDefault="00D75BFA" w:rsidP="004222A5">
      <w:pPr>
        <w:rPr>
          <w:rFonts w:ascii="Arial Narrow" w:hAnsi="Arial Narrow"/>
          <w:noProof/>
          <w:sz w:val="22"/>
          <w:szCs w:val="22"/>
        </w:rPr>
      </w:pPr>
    </w:p>
    <w:p w14:paraId="62372CF3" w14:textId="77777777" w:rsidR="00D75BFA" w:rsidRPr="00383466" w:rsidRDefault="00D75BFA" w:rsidP="004222A5">
      <w:pPr>
        <w:rPr>
          <w:rFonts w:ascii="Arial Narrow" w:hAnsi="Arial Narrow"/>
          <w:noProof/>
          <w:sz w:val="22"/>
          <w:szCs w:val="22"/>
        </w:rPr>
      </w:pPr>
    </w:p>
    <w:p w14:paraId="79C451CC"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lastRenderedPageBreak/>
        <w:t>12. člen</w:t>
      </w:r>
    </w:p>
    <w:p w14:paraId="7B82F20C" w14:textId="77777777" w:rsidR="004222A5" w:rsidRPr="00383466" w:rsidRDefault="004222A5" w:rsidP="004222A5">
      <w:pPr>
        <w:rPr>
          <w:rFonts w:ascii="Arial Narrow" w:hAnsi="Arial Narrow"/>
          <w:noProof/>
          <w:sz w:val="22"/>
          <w:szCs w:val="22"/>
        </w:rPr>
      </w:pPr>
    </w:p>
    <w:p w14:paraId="698CA8C6"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Sporazum začne veljati z začetkom veljavnosti osnovne pogodbe in preneha veljati s prenehanjem veljavnosti osnovne pogodbe. Morebitne spremembe veljajo le v pisni obliki.</w:t>
      </w:r>
    </w:p>
    <w:p w14:paraId="54339BDB" w14:textId="77777777" w:rsidR="004222A5" w:rsidRPr="00383466" w:rsidRDefault="004222A5" w:rsidP="004222A5">
      <w:pPr>
        <w:rPr>
          <w:rFonts w:ascii="Arial Narrow" w:hAnsi="Arial Narrow"/>
          <w:noProof/>
          <w:sz w:val="22"/>
          <w:szCs w:val="22"/>
        </w:rPr>
      </w:pPr>
    </w:p>
    <w:p w14:paraId="5AEEF7EC" w14:textId="77777777" w:rsidR="004222A5" w:rsidRPr="00383466" w:rsidRDefault="004222A5" w:rsidP="004222A5">
      <w:pPr>
        <w:rPr>
          <w:rFonts w:ascii="Arial Narrow" w:hAnsi="Arial Narrow"/>
          <w:noProof/>
          <w:sz w:val="22"/>
          <w:szCs w:val="22"/>
        </w:rPr>
      </w:pPr>
    </w:p>
    <w:p w14:paraId="1CAA10FF" w14:textId="77777777" w:rsidR="004222A5" w:rsidRPr="00383466" w:rsidRDefault="004222A5" w:rsidP="004222A5">
      <w:pPr>
        <w:tabs>
          <w:tab w:val="left" w:pos="993"/>
          <w:tab w:val="left" w:pos="1560"/>
        </w:tabs>
        <w:jc w:val="both"/>
        <w:rPr>
          <w:rFonts w:ascii="Arial Narrow" w:hAnsi="Arial Narrow"/>
          <w:sz w:val="22"/>
          <w:szCs w:val="22"/>
        </w:rPr>
      </w:pPr>
      <w:r w:rsidRPr="00383466">
        <w:rPr>
          <w:rFonts w:ascii="Arial Narrow" w:hAnsi="Arial Narrow"/>
          <w:sz w:val="22"/>
          <w:szCs w:val="22"/>
        </w:rPr>
        <w:t>Datum:</w:t>
      </w:r>
      <w:r w:rsidRPr="00383466">
        <w:rPr>
          <w:rFonts w:ascii="Arial Narrow" w:hAnsi="Arial Narrow"/>
          <w:sz w:val="22"/>
          <w:szCs w:val="22"/>
        </w:rPr>
        <w:tab/>
      </w:r>
      <w:r w:rsidRPr="00383466">
        <w:rPr>
          <w:rFonts w:ascii="Arial Narrow" w:hAnsi="Arial Narrow"/>
          <w:sz w:val="22"/>
          <w:szCs w:val="22"/>
        </w:rPr>
        <w:tab/>
      </w:r>
      <w:r w:rsidRPr="00383466">
        <w:rPr>
          <w:rFonts w:ascii="Arial Narrow" w:hAnsi="Arial Narrow"/>
          <w:sz w:val="22"/>
          <w:szCs w:val="22"/>
        </w:rPr>
        <w:tab/>
      </w:r>
      <w:r w:rsidRPr="00383466">
        <w:rPr>
          <w:rFonts w:ascii="Arial Narrow" w:hAnsi="Arial Narrow"/>
          <w:sz w:val="22"/>
          <w:szCs w:val="22"/>
        </w:rPr>
        <w:tab/>
        <w:t xml:space="preserve">        Datum:</w:t>
      </w:r>
    </w:p>
    <w:p w14:paraId="435ACE91" w14:textId="77777777" w:rsidR="004222A5" w:rsidRPr="00383466" w:rsidRDefault="004222A5" w:rsidP="004222A5">
      <w:pPr>
        <w:tabs>
          <w:tab w:val="left" w:pos="993"/>
          <w:tab w:val="left" w:pos="1560"/>
        </w:tabs>
        <w:jc w:val="both"/>
        <w:rPr>
          <w:rFonts w:ascii="Arial Narrow" w:hAnsi="Arial Narrow"/>
          <w:sz w:val="22"/>
          <w:szCs w:val="22"/>
        </w:rPr>
      </w:pPr>
    </w:p>
    <w:p w14:paraId="0DB378E8" w14:textId="77777777" w:rsidR="004222A5" w:rsidRPr="00383466" w:rsidRDefault="004222A5" w:rsidP="004222A5">
      <w:pPr>
        <w:tabs>
          <w:tab w:val="left" w:pos="993"/>
          <w:tab w:val="left" w:pos="1560"/>
        </w:tabs>
        <w:jc w:val="both"/>
        <w:rPr>
          <w:rFonts w:ascii="Arial Narrow" w:hAnsi="Arial Narrow"/>
          <w:sz w:val="22"/>
          <w:szCs w:val="22"/>
        </w:rPr>
      </w:pPr>
      <w:r w:rsidRPr="00383466">
        <w:rPr>
          <w:rFonts w:ascii="Arial Narrow" w:hAnsi="Arial Narrow"/>
          <w:sz w:val="22"/>
          <w:szCs w:val="22"/>
        </w:rPr>
        <w:t xml:space="preserve">                                                          </w:t>
      </w:r>
    </w:p>
    <w:p w14:paraId="393202CC" w14:textId="77777777" w:rsidR="004222A5" w:rsidRPr="00383466" w:rsidRDefault="004222A5" w:rsidP="004222A5">
      <w:pPr>
        <w:tabs>
          <w:tab w:val="left" w:pos="993"/>
          <w:tab w:val="left" w:pos="1560"/>
        </w:tabs>
        <w:jc w:val="both"/>
        <w:rPr>
          <w:rFonts w:ascii="Arial Narrow" w:hAnsi="Arial Narrow"/>
          <w:b/>
          <w:sz w:val="22"/>
          <w:szCs w:val="22"/>
        </w:rPr>
      </w:pPr>
      <w:r w:rsidRPr="00383466">
        <w:rPr>
          <w:rFonts w:ascii="Arial Narrow" w:hAnsi="Arial Narrow"/>
          <w:b/>
          <w:sz w:val="22"/>
          <w:szCs w:val="22"/>
        </w:rPr>
        <w:t xml:space="preserve">DOBAVITELJ: </w:t>
      </w:r>
      <w:r w:rsidRPr="00383466">
        <w:rPr>
          <w:rFonts w:ascii="Arial Narrow" w:hAnsi="Arial Narrow"/>
          <w:b/>
          <w:sz w:val="22"/>
          <w:szCs w:val="22"/>
        </w:rPr>
        <w:tab/>
      </w:r>
      <w:r w:rsidRPr="00383466">
        <w:rPr>
          <w:rFonts w:ascii="Arial Narrow" w:hAnsi="Arial Narrow"/>
          <w:b/>
          <w:sz w:val="22"/>
          <w:szCs w:val="22"/>
        </w:rPr>
        <w:tab/>
      </w:r>
      <w:r w:rsidRPr="00383466">
        <w:rPr>
          <w:rFonts w:ascii="Arial Narrow" w:hAnsi="Arial Narrow"/>
          <w:b/>
          <w:sz w:val="22"/>
          <w:szCs w:val="22"/>
        </w:rPr>
        <w:tab/>
        <w:t xml:space="preserve">                                                     NAROČNIK:</w:t>
      </w:r>
    </w:p>
    <w:p w14:paraId="4EA20D85" w14:textId="77777777" w:rsidR="004222A5" w:rsidRPr="00383466" w:rsidRDefault="004222A5" w:rsidP="004222A5">
      <w:pPr>
        <w:tabs>
          <w:tab w:val="left" w:pos="993"/>
          <w:tab w:val="left" w:pos="1560"/>
        </w:tabs>
        <w:jc w:val="both"/>
        <w:rPr>
          <w:rFonts w:ascii="Arial Narrow" w:hAnsi="Arial Narrow"/>
          <w:b/>
          <w:sz w:val="22"/>
          <w:szCs w:val="22"/>
        </w:rPr>
      </w:pPr>
      <w:r w:rsidRPr="00383466">
        <w:rPr>
          <w:rFonts w:ascii="Arial Narrow" w:hAnsi="Arial Narrow"/>
          <w:b/>
          <w:sz w:val="22"/>
          <w:szCs w:val="22"/>
        </w:rPr>
        <w:tab/>
      </w:r>
      <w:r w:rsidRPr="00383466">
        <w:rPr>
          <w:rFonts w:ascii="Arial Narrow" w:hAnsi="Arial Narrow"/>
          <w:b/>
          <w:sz w:val="22"/>
          <w:szCs w:val="22"/>
        </w:rPr>
        <w:tab/>
        <w:t xml:space="preserve">                                         </w:t>
      </w:r>
    </w:p>
    <w:p w14:paraId="39ED971C" w14:textId="77777777" w:rsidR="004222A5" w:rsidRPr="00383466" w:rsidRDefault="004222A5" w:rsidP="004222A5">
      <w:pPr>
        <w:tabs>
          <w:tab w:val="left" w:pos="993"/>
          <w:tab w:val="left" w:pos="1560"/>
        </w:tabs>
        <w:jc w:val="both"/>
        <w:rPr>
          <w:rFonts w:ascii="Arial Narrow" w:hAnsi="Arial Narrow"/>
          <w:b/>
          <w:sz w:val="22"/>
          <w:szCs w:val="22"/>
        </w:rPr>
      </w:pPr>
      <w:r w:rsidRPr="00383466">
        <w:rPr>
          <w:rFonts w:ascii="Arial Narrow" w:hAnsi="Arial Narrow"/>
          <w:b/>
          <w:sz w:val="22"/>
          <w:szCs w:val="22"/>
        </w:rPr>
        <w:t xml:space="preserve">                                                                                  </w:t>
      </w:r>
      <w:r w:rsidR="00D75BFA">
        <w:rPr>
          <w:rFonts w:ascii="Arial Narrow" w:hAnsi="Arial Narrow"/>
          <w:b/>
          <w:sz w:val="22"/>
          <w:szCs w:val="22"/>
        </w:rPr>
        <w:t xml:space="preserve">            </w:t>
      </w:r>
      <w:r w:rsidRPr="00383466">
        <w:rPr>
          <w:rFonts w:ascii="Arial Narrow" w:hAnsi="Arial Narrow"/>
          <w:b/>
          <w:sz w:val="22"/>
          <w:szCs w:val="22"/>
        </w:rPr>
        <w:t xml:space="preserve">  Univerzitetni klinični center Ljubljana</w:t>
      </w:r>
    </w:p>
    <w:p w14:paraId="6ACAE74F" w14:textId="77777777" w:rsidR="004222A5" w:rsidRPr="00383466" w:rsidRDefault="004222A5" w:rsidP="004222A5">
      <w:pPr>
        <w:tabs>
          <w:tab w:val="left" w:pos="993"/>
          <w:tab w:val="left" w:pos="1560"/>
        </w:tabs>
        <w:jc w:val="both"/>
        <w:rPr>
          <w:rFonts w:ascii="Arial Narrow" w:hAnsi="Arial Narrow"/>
          <w:b/>
          <w:sz w:val="22"/>
          <w:szCs w:val="22"/>
        </w:rPr>
      </w:pPr>
      <w:r w:rsidRPr="00383466">
        <w:rPr>
          <w:rFonts w:ascii="Arial Narrow" w:hAnsi="Arial Narrow"/>
          <w:sz w:val="22"/>
          <w:szCs w:val="22"/>
        </w:rPr>
        <w:tab/>
      </w:r>
      <w:r w:rsidRPr="00383466">
        <w:rPr>
          <w:rFonts w:ascii="Arial Narrow" w:hAnsi="Arial Narrow"/>
          <w:sz w:val="22"/>
          <w:szCs w:val="22"/>
        </w:rPr>
        <w:tab/>
      </w:r>
      <w:r w:rsidRPr="00383466">
        <w:rPr>
          <w:rFonts w:ascii="Arial Narrow" w:hAnsi="Arial Narrow"/>
          <w:sz w:val="22"/>
          <w:szCs w:val="22"/>
        </w:rPr>
        <w:tab/>
      </w:r>
      <w:r w:rsidRPr="00383466">
        <w:rPr>
          <w:rFonts w:ascii="Arial Narrow" w:hAnsi="Arial Narrow"/>
          <w:sz w:val="22"/>
          <w:szCs w:val="22"/>
        </w:rPr>
        <w:tab/>
      </w:r>
      <w:r w:rsidRPr="00383466">
        <w:rPr>
          <w:rFonts w:ascii="Arial Narrow" w:hAnsi="Arial Narrow"/>
          <w:b/>
          <w:sz w:val="22"/>
          <w:szCs w:val="22"/>
        </w:rPr>
        <w:t xml:space="preserve">                                                      generalni direktor</w:t>
      </w:r>
    </w:p>
    <w:p w14:paraId="0518AF40" w14:textId="77777777" w:rsidR="00F13736" w:rsidRPr="004222A5" w:rsidRDefault="004222A5" w:rsidP="004222A5">
      <w:pPr>
        <w:tabs>
          <w:tab w:val="left" w:pos="993"/>
          <w:tab w:val="left" w:pos="1560"/>
        </w:tabs>
        <w:jc w:val="both"/>
        <w:rPr>
          <w:rFonts w:ascii="Arial Narrow" w:hAnsi="Arial Narrow"/>
          <w:b/>
          <w:sz w:val="22"/>
          <w:szCs w:val="22"/>
        </w:rPr>
      </w:pPr>
      <w:r w:rsidRPr="00383466">
        <w:rPr>
          <w:rFonts w:ascii="Arial Narrow" w:hAnsi="Arial Narrow"/>
          <w:b/>
          <w:sz w:val="22"/>
          <w:szCs w:val="22"/>
        </w:rPr>
        <w:t xml:space="preserve">                                                                                          </w:t>
      </w:r>
      <w:r w:rsidR="00D75BFA">
        <w:rPr>
          <w:rFonts w:ascii="Arial Narrow" w:hAnsi="Arial Narrow"/>
          <w:b/>
          <w:sz w:val="22"/>
          <w:szCs w:val="22"/>
        </w:rPr>
        <w:t xml:space="preserve">         </w:t>
      </w:r>
      <w:r w:rsidRPr="00383466">
        <w:rPr>
          <w:rFonts w:ascii="Arial Narrow" w:hAnsi="Arial Narrow"/>
          <w:b/>
          <w:sz w:val="22"/>
          <w:szCs w:val="22"/>
        </w:rPr>
        <w:t xml:space="preserve">   </w:t>
      </w:r>
      <w:r>
        <w:rPr>
          <w:rFonts w:ascii="Arial Narrow" w:hAnsi="Arial Narrow"/>
          <w:b/>
          <w:sz w:val="22"/>
          <w:szCs w:val="22"/>
        </w:rPr>
        <w:t>Aleš Šabeder, univ. dipl. ekon.</w:t>
      </w:r>
    </w:p>
    <w:sectPr w:rsidR="00F13736" w:rsidRPr="004222A5" w:rsidSect="005225E4">
      <w:footerReference w:type="default" r:id="rId8"/>
      <w:headerReference w:type="first" r:id="rId9"/>
      <w:footerReference w:type="first" r:id="rId10"/>
      <w:pgSz w:w="11906" w:h="16838" w:code="9"/>
      <w:pgMar w:top="1418" w:right="1021" w:bottom="1418" w:left="1418" w:header="73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98173" w14:textId="77777777" w:rsidR="007560D3" w:rsidRDefault="007560D3">
      <w:r>
        <w:separator/>
      </w:r>
    </w:p>
  </w:endnote>
  <w:endnote w:type="continuationSeparator" w:id="0">
    <w:p w14:paraId="42C530FA" w14:textId="77777777" w:rsidR="007560D3" w:rsidRDefault="00756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0720185"/>
      <w:docPartObj>
        <w:docPartGallery w:val="Page Numbers (Bottom of Page)"/>
        <w:docPartUnique/>
      </w:docPartObj>
    </w:sdtPr>
    <w:sdtEndPr>
      <w:rPr>
        <w:rFonts w:ascii="Arial Narrow" w:hAnsi="Arial Narrow"/>
        <w:noProof/>
        <w:sz w:val="22"/>
        <w:szCs w:val="22"/>
      </w:rPr>
    </w:sdtEndPr>
    <w:sdtContent>
      <w:p w14:paraId="274BC1AB" w14:textId="77777777" w:rsidR="007342DB" w:rsidRPr="001E5588" w:rsidRDefault="007342DB">
        <w:pPr>
          <w:pStyle w:val="Noga"/>
          <w:jc w:val="center"/>
          <w:rPr>
            <w:rFonts w:ascii="Arial Narrow" w:hAnsi="Arial Narrow"/>
            <w:sz w:val="22"/>
            <w:szCs w:val="22"/>
          </w:rPr>
        </w:pPr>
        <w:r w:rsidRPr="001E5588">
          <w:rPr>
            <w:rFonts w:ascii="Arial Narrow" w:hAnsi="Arial Narrow"/>
            <w:sz w:val="22"/>
            <w:szCs w:val="22"/>
          </w:rPr>
          <w:fldChar w:fldCharType="begin"/>
        </w:r>
        <w:r w:rsidRPr="001E5588">
          <w:rPr>
            <w:rFonts w:ascii="Arial Narrow" w:hAnsi="Arial Narrow"/>
            <w:sz w:val="22"/>
            <w:szCs w:val="22"/>
          </w:rPr>
          <w:instrText xml:space="preserve"> PAGE   \* MERGEFORMAT </w:instrText>
        </w:r>
        <w:r w:rsidRPr="001E5588">
          <w:rPr>
            <w:rFonts w:ascii="Arial Narrow" w:hAnsi="Arial Narrow"/>
            <w:sz w:val="22"/>
            <w:szCs w:val="22"/>
          </w:rPr>
          <w:fldChar w:fldCharType="separate"/>
        </w:r>
        <w:r w:rsidR="00F12015">
          <w:rPr>
            <w:rFonts w:ascii="Arial Narrow" w:hAnsi="Arial Narrow"/>
            <w:noProof/>
            <w:sz w:val="22"/>
            <w:szCs w:val="22"/>
          </w:rPr>
          <w:t>2</w:t>
        </w:r>
        <w:r w:rsidRPr="001E5588">
          <w:rPr>
            <w:rFonts w:ascii="Arial Narrow" w:hAnsi="Arial Narrow"/>
            <w:noProof/>
            <w:sz w:val="22"/>
            <w:szCs w:val="22"/>
          </w:rPr>
          <w:fldChar w:fldCharType="end"/>
        </w:r>
      </w:p>
    </w:sdtContent>
  </w:sdt>
  <w:p w14:paraId="2051729F" w14:textId="77777777" w:rsidR="007342DB" w:rsidRDefault="007342D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6A51B" w14:textId="1C4D3257" w:rsidR="007342DB" w:rsidRPr="003B5B2F" w:rsidRDefault="007342DB" w:rsidP="005371E3">
    <w:pPr>
      <w:jc w:val="right"/>
      <w:rPr>
        <w:rFonts w:ascii="Arial Narrow" w:hAnsi="Arial Narrow"/>
        <w:color w:val="365F91" w:themeColor="accent1" w:themeShade="BF"/>
        <w:sz w:val="15"/>
        <w:szCs w:val="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08C19" w14:textId="77777777" w:rsidR="007560D3" w:rsidRDefault="007560D3">
      <w:r>
        <w:separator/>
      </w:r>
    </w:p>
  </w:footnote>
  <w:footnote w:type="continuationSeparator" w:id="0">
    <w:p w14:paraId="13D56C5A" w14:textId="77777777" w:rsidR="007560D3" w:rsidRDefault="00756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36C10" w14:textId="77777777" w:rsidR="007342DB" w:rsidRDefault="007342DB" w:rsidP="00F12015">
    <w:pPr>
      <w:pStyle w:val="Glavatekst"/>
      <w:jc w:val="left"/>
      <w:rPr>
        <w:b/>
        <w:color w:val="365F91" w:themeColor="accent1" w:themeShade="BF"/>
      </w:rPr>
    </w:pPr>
  </w:p>
  <w:p w14:paraId="31B581A6" w14:textId="77777777" w:rsidR="007342DB" w:rsidRDefault="007342DB" w:rsidP="001E5588">
    <w:pPr>
      <w:pStyle w:val="Glavatekst"/>
      <w:rPr>
        <w:b/>
        <w:color w:val="365F91" w:themeColor="accent1" w:themeShade="BF"/>
      </w:rPr>
    </w:pPr>
  </w:p>
  <w:p w14:paraId="1B3B7D12" w14:textId="77777777" w:rsidR="007342DB" w:rsidRDefault="007342DB" w:rsidP="001E5588">
    <w:pPr>
      <w:pStyle w:val="Glavatekst"/>
      <w:rPr>
        <w:b/>
        <w:color w:val="365F91" w:themeColor="accent1" w:themeShade="BF"/>
      </w:rPr>
    </w:pPr>
  </w:p>
  <w:p w14:paraId="4C1797F9" w14:textId="77777777" w:rsidR="007342DB" w:rsidRPr="002D0431" w:rsidRDefault="007342DB" w:rsidP="001E5588">
    <w:pPr>
      <w:pStyle w:val="Glavatekst"/>
      <w:rPr>
        <w:color w:val="365F91" w:themeColor="accent1" w:themeShade="BF"/>
      </w:rPr>
    </w:pPr>
  </w:p>
  <w:p w14:paraId="402E10C3" w14:textId="77777777" w:rsidR="007342DB" w:rsidRDefault="007342DB" w:rsidP="00B06D1F">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CB785FFC"/>
    <w:lvl w:ilvl="0">
      <w:start w:val="12"/>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BAA1B73"/>
    <w:multiLevelType w:val="multilevel"/>
    <w:tmpl w:val="8EC80C2E"/>
    <w:lvl w:ilvl="0">
      <w:start w:val="6"/>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6"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1"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6"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8"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A4A1815"/>
    <w:multiLevelType w:val="hybridMultilevel"/>
    <w:tmpl w:val="35E04164"/>
    <w:lvl w:ilvl="0" w:tplc="8C226D76">
      <w:numFmt w:val="bullet"/>
      <w:lvlText w:val="–"/>
      <w:lvlJc w:val="left"/>
      <w:pPr>
        <w:tabs>
          <w:tab w:val="num" w:pos="720"/>
        </w:tabs>
        <w:ind w:left="720" w:hanging="360"/>
      </w:pPr>
      <w:rPr>
        <w:rFonts w:ascii="Arial Narrow" w:eastAsia="Times New Roman" w:hAnsi="Arial Narrow"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6B2EA0"/>
    <w:multiLevelType w:val="multilevel"/>
    <w:tmpl w:val="B86A4026"/>
    <w:lvl w:ilvl="0">
      <w:start w:val="12"/>
      <w:numFmt w:val="decimal"/>
      <w:lvlText w:val="%1."/>
      <w:lvlJc w:val="left"/>
      <w:pPr>
        <w:ind w:left="720" w:hanging="360"/>
      </w:pPr>
      <w:rPr>
        <w:rFonts w:hint="default"/>
      </w:rPr>
    </w:lvl>
    <w:lvl w:ilvl="1">
      <w:start w:val="12"/>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7D935D6"/>
    <w:multiLevelType w:val="hybridMultilevel"/>
    <w:tmpl w:val="0BA648BC"/>
    <w:lvl w:ilvl="0" w:tplc="DA46643E">
      <w:numFmt w:val="bullet"/>
      <w:lvlText w:val="-"/>
      <w:lvlJc w:val="left"/>
      <w:pPr>
        <w:tabs>
          <w:tab w:val="num" w:pos="465"/>
        </w:tabs>
        <w:ind w:left="465" w:hanging="405"/>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9"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D7D7F76"/>
    <w:multiLevelType w:val="multilevel"/>
    <w:tmpl w:val="D17C1F28"/>
    <w:lvl w:ilvl="0">
      <w:start w:val="12"/>
      <w:numFmt w:val="decimal"/>
      <w:lvlText w:val="%1."/>
      <w:lvlJc w:val="left"/>
      <w:pPr>
        <w:ind w:left="720" w:hanging="360"/>
      </w:pPr>
      <w:rPr>
        <w:rFonts w:hint="default"/>
      </w:rPr>
    </w:lvl>
    <w:lvl w:ilvl="1">
      <w:start w:val="12"/>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4"/>
  </w:num>
  <w:num w:numId="4">
    <w:abstractNumId w:val="3"/>
  </w:num>
  <w:num w:numId="5">
    <w:abstractNumId w:val="18"/>
  </w:num>
  <w:num w:numId="6">
    <w:abstractNumId w:val="19"/>
  </w:num>
  <w:num w:numId="7">
    <w:abstractNumId w:val="32"/>
  </w:num>
  <w:num w:numId="8">
    <w:abstractNumId w:val="21"/>
  </w:num>
  <w:num w:numId="9">
    <w:abstractNumId w:val="1"/>
  </w:num>
  <w:num w:numId="10">
    <w:abstractNumId w:val="24"/>
  </w:num>
  <w:num w:numId="11">
    <w:abstractNumId w:val="31"/>
  </w:num>
  <w:num w:numId="12">
    <w:abstractNumId w:val="9"/>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9"/>
  </w:num>
  <w:num w:numId="16">
    <w:abstractNumId w:val="22"/>
  </w:num>
  <w:num w:numId="1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28"/>
  </w:num>
  <w:num w:numId="25">
    <w:abstractNumId w:val="15"/>
  </w:num>
  <w:num w:numId="26">
    <w:abstractNumId w:val="10"/>
  </w:num>
  <w:num w:numId="27">
    <w:abstractNumId w:val="12"/>
    <w:lvlOverride w:ilvl="0">
      <w:startOverride w:val="11"/>
    </w:lvlOverride>
  </w:num>
  <w:num w:numId="28">
    <w:abstractNumId w:val="27"/>
  </w:num>
  <w:num w:numId="29">
    <w:abstractNumId w:val="0"/>
  </w:num>
  <w:num w:numId="30">
    <w:abstractNumId w:val="16"/>
  </w:num>
  <w:num w:numId="31">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1"/>
  </w:num>
  <w:num w:numId="34">
    <w:abstractNumId w:val="8"/>
  </w:num>
  <w:num w:numId="35">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593"/>
    <w:rsid w:val="00000997"/>
    <w:rsid w:val="00006282"/>
    <w:rsid w:val="000078B0"/>
    <w:rsid w:val="00007A04"/>
    <w:rsid w:val="00007B2A"/>
    <w:rsid w:val="000136F1"/>
    <w:rsid w:val="00013A74"/>
    <w:rsid w:val="00015FC1"/>
    <w:rsid w:val="00020108"/>
    <w:rsid w:val="00024CF5"/>
    <w:rsid w:val="00027E82"/>
    <w:rsid w:val="00030AC7"/>
    <w:rsid w:val="000335F7"/>
    <w:rsid w:val="00033F2B"/>
    <w:rsid w:val="00034430"/>
    <w:rsid w:val="0003640E"/>
    <w:rsid w:val="00042CA7"/>
    <w:rsid w:val="00042E31"/>
    <w:rsid w:val="000442D2"/>
    <w:rsid w:val="00052362"/>
    <w:rsid w:val="00052A3E"/>
    <w:rsid w:val="00056589"/>
    <w:rsid w:val="000572C9"/>
    <w:rsid w:val="00070E33"/>
    <w:rsid w:val="00072CB2"/>
    <w:rsid w:val="00072D9E"/>
    <w:rsid w:val="00072F37"/>
    <w:rsid w:val="000753F2"/>
    <w:rsid w:val="00080FAA"/>
    <w:rsid w:val="000815C2"/>
    <w:rsid w:val="0009768A"/>
    <w:rsid w:val="000A102D"/>
    <w:rsid w:val="000A484B"/>
    <w:rsid w:val="000B3C52"/>
    <w:rsid w:val="000B6763"/>
    <w:rsid w:val="000C36C2"/>
    <w:rsid w:val="000C3CCF"/>
    <w:rsid w:val="000C5E25"/>
    <w:rsid w:val="000C7F58"/>
    <w:rsid w:val="000D0992"/>
    <w:rsid w:val="000D630A"/>
    <w:rsid w:val="000E0414"/>
    <w:rsid w:val="000E0869"/>
    <w:rsid w:val="000E1557"/>
    <w:rsid w:val="000E2563"/>
    <w:rsid w:val="000E47A1"/>
    <w:rsid w:val="000E4ACB"/>
    <w:rsid w:val="000E5B3B"/>
    <w:rsid w:val="000E7911"/>
    <w:rsid w:val="000F1EBD"/>
    <w:rsid w:val="000F4D23"/>
    <w:rsid w:val="000F5D5D"/>
    <w:rsid w:val="0010293E"/>
    <w:rsid w:val="001042B3"/>
    <w:rsid w:val="00104443"/>
    <w:rsid w:val="001113A4"/>
    <w:rsid w:val="00111A37"/>
    <w:rsid w:val="001124E3"/>
    <w:rsid w:val="00112B31"/>
    <w:rsid w:val="001135EB"/>
    <w:rsid w:val="00115788"/>
    <w:rsid w:val="00117391"/>
    <w:rsid w:val="00122CA0"/>
    <w:rsid w:val="001245BE"/>
    <w:rsid w:val="001261C4"/>
    <w:rsid w:val="00134A05"/>
    <w:rsid w:val="00145AE6"/>
    <w:rsid w:val="00146B2C"/>
    <w:rsid w:val="001473BA"/>
    <w:rsid w:val="00151E47"/>
    <w:rsid w:val="001538D3"/>
    <w:rsid w:val="0015442C"/>
    <w:rsid w:val="00162A21"/>
    <w:rsid w:val="00166669"/>
    <w:rsid w:val="001666D9"/>
    <w:rsid w:val="00170EA3"/>
    <w:rsid w:val="00174D95"/>
    <w:rsid w:val="00174F49"/>
    <w:rsid w:val="00175004"/>
    <w:rsid w:val="00175C11"/>
    <w:rsid w:val="00176675"/>
    <w:rsid w:val="00177B9E"/>
    <w:rsid w:val="0018192E"/>
    <w:rsid w:val="00182D99"/>
    <w:rsid w:val="00185B57"/>
    <w:rsid w:val="00185DD8"/>
    <w:rsid w:val="001871F4"/>
    <w:rsid w:val="001930DE"/>
    <w:rsid w:val="001A1938"/>
    <w:rsid w:val="001B2C3D"/>
    <w:rsid w:val="001B400C"/>
    <w:rsid w:val="001C5BBA"/>
    <w:rsid w:val="001C6191"/>
    <w:rsid w:val="001C65DE"/>
    <w:rsid w:val="001D0E0B"/>
    <w:rsid w:val="001D53A9"/>
    <w:rsid w:val="001D6001"/>
    <w:rsid w:val="001D6DB1"/>
    <w:rsid w:val="001E1F23"/>
    <w:rsid w:val="001E5588"/>
    <w:rsid w:val="001E7D99"/>
    <w:rsid w:val="001E7DFD"/>
    <w:rsid w:val="001F22D1"/>
    <w:rsid w:val="001F345A"/>
    <w:rsid w:val="00201A35"/>
    <w:rsid w:val="00210D91"/>
    <w:rsid w:val="002117CB"/>
    <w:rsid w:val="0021706E"/>
    <w:rsid w:val="002243B6"/>
    <w:rsid w:val="00224C51"/>
    <w:rsid w:val="00224FDD"/>
    <w:rsid w:val="00226321"/>
    <w:rsid w:val="00226E65"/>
    <w:rsid w:val="00231508"/>
    <w:rsid w:val="00235040"/>
    <w:rsid w:val="00240D76"/>
    <w:rsid w:val="00245340"/>
    <w:rsid w:val="002466C9"/>
    <w:rsid w:val="0024718B"/>
    <w:rsid w:val="00250BEE"/>
    <w:rsid w:val="0025210E"/>
    <w:rsid w:val="00252113"/>
    <w:rsid w:val="0025235C"/>
    <w:rsid w:val="00252D95"/>
    <w:rsid w:val="00260ED9"/>
    <w:rsid w:val="002649BA"/>
    <w:rsid w:val="002676DB"/>
    <w:rsid w:val="00272A01"/>
    <w:rsid w:val="0029140C"/>
    <w:rsid w:val="00291893"/>
    <w:rsid w:val="00294D49"/>
    <w:rsid w:val="00297B75"/>
    <w:rsid w:val="002A1AA5"/>
    <w:rsid w:val="002A5D32"/>
    <w:rsid w:val="002B1A3E"/>
    <w:rsid w:val="002C30A2"/>
    <w:rsid w:val="002D0431"/>
    <w:rsid w:val="002D0E4C"/>
    <w:rsid w:val="002E1ED4"/>
    <w:rsid w:val="002E4CF9"/>
    <w:rsid w:val="002F3DC1"/>
    <w:rsid w:val="002F568E"/>
    <w:rsid w:val="0030471D"/>
    <w:rsid w:val="003078DC"/>
    <w:rsid w:val="003128D7"/>
    <w:rsid w:val="003214D3"/>
    <w:rsid w:val="00322E3B"/>
    <w:rsid w:val="00323263"/>
    <w:rsid w:val="00323F5B"/>
    <w:rsid w:val="00326DD9"/>
    <w:rsid w:val="00327B93"/>
    <w:rsid w:val="00330188"/>
    <w:rsid w:val="003319BB"/>
    <w:rsid w:val="00335B13"/>
    <w:rsid w:val="00340194"/>
    <w:rsid w:val="0034293B"/>
    <w:rsid w:val="003433B0"/>
    <w:rsid w:val="00347AAE"/>
    <w:rsid w:val="0035389D"/>
    <w:rsid w:val="003601E8"/>
    <w:rsid w:val="003614D5"/>
    <w:rsid w:val="003631BC"/>
    <w:rsid w:val="003641D0"/>
    <w:rsid w:val="003675A0"/>
    <w:rsid w:val="00370D2F"/>
    <w:rsid w:val="00370E3D"/>
    <w:rsid w:val="00375689"/>
    <w:rsid w:val="00376728"/>
    <w:rsid w:val="003801B9"/>
    <w:rsid w:val="00380208"/>
    <w:rsid w:val="003847A6"/>
    <w:rsid w:val="00386B37"/>
    <w:rsid w:val="003901C8"/>
    <w:rsid w:val="00392C44"/>
    <w:rsid w:val="00394B67"/>
    <w:rsid w:val="003960B9"/>
    <w:rsid w:val="003A1D1E"/>
    <w:rsid w:val="003B5B2F"/>
    <w:rsid w:val="003B7707"/>
    <w:rsid w:val="003C1F9A"/>
    <w:rsid w:val="003C6C34"/>
    <w:rsid w:val="003C7677"/>
    <w:rsid w:val="003D04E6"/>
    <w:rsid w:val="003D3435"/>
    <w:rsid w:val="003D365E"/>
    <w:rsid w:val="003D4B97"/>
    <w:rsid w:val="003D5FE2"/>
    <w:rsid w:val="003D5FE4"/>
    <w:rsid w:val="003F4392"/>
    <w:rsid w:val="003F7164"/>
    <w:rsid w:val="003F7338"/>
    <w:rsid w:val="00405822"/>
    <w:rsid w:val="00405EBC"/>
    <w:rsid w:val="00406EF5"/>
    <w:rsid w:val="00407426"/>
    <w:rsid w:val="004078CB"/>
    <w:rsid w:val="00411673"/>
    <w:rsid w:val="004222A5"/>
    <w:rsid w:val="0042506B"/>
    <w:rsid w:val="00437551"/>
    <w:rsid w:val="00437C6E"/>
    <w:rsid w:val="00450B2C"/>
    <w:rsid w:val="00450CAC"/>
    <w:rsid w:val="0045249F"/>
    <w:rsid w:val="004543FF"/>
    <w:rsid w:val="00454D5E"/>
    <w:rsid w:val="00456140"/>
    <w:rsid w:val="00456383"/>
    <w:rsid w:val="00460E62"/>
    <w:rsid w:val="004620AF"/>
    <w:rsid w:val="00464957"/>
    <w:rsid w:val="00467359"/>
    <w:rsid w:val="0047274E"/>
    <w:rsid w:val="00476573"/>
    <w:rsid w:val="00484F4E"/>
    <w:rsid w:val="004966C8"/>
    <w:rsid w:val="004A0AA2"/>
    <w:rsid w:val="004A537D"/>
    <w:rsid w:val="004B25B0"/>
    <w:rsid w:val="004B534B"/>
    <w:rsid w:val="004C0561"/>
    <w:rsid w:val="004C1966"/>
    <w:rsid w:val="004C3126"/>
    <w:rsid w:val="004C4ABE"/>
    <w:rsid w:val="004D13AA"/>
    <w:rsid w:val="004D6739"/>
    <w:rsid w:val="004E21C3"/>
    <w:rsid w:val="004E35A0"/>
    <w:rsid w:val="004E4B25"/>
    <w:rsid w:val="004E56E9"/>
    <w:rsid w:val="004F549B"/>
    <w:rsid w:val="004F5942"/>
    <w:rsid w:val="004F5FD3"/>
    <w:rsid w:val="004F722C"/>
    <w:rsid w:val="0050008B"/>
    <w:rsid w:val="00501723"/>
    <w:rsid w:val="0050228E"/>
    <w:rsid w:val="00504384"/>
    <w:rsid w:val="00506777"/>
    <w:rsid w:val="00510900"/>
    <w:rsid w:val="00510CA8"/>
    <w:rsid w:val="00513DF1"/>
    <w:rsid w:val="005225E4"/>
    <w:rsid w:val="005236D9"/>
    <w:rsid w:val="00525F2F"/>
    <w:rsid w:val="005277F4"/>
    <w:rsid w:val="00535B85"/>
    <w:rsid w:val="005371E3"/>
    <w:rsid w:val="00541325"/>
    <w:rsid w:val="00550E8D"/>
    <w:rsid w:val="00554FF1"/>
    <w:rsid w:val="00555D31"/>
    <w:rsid w:val="00556A7B"/>
    <w:rsid w:val="005609E7"/>
    <w:rsid w:val="00560DFA"/>
    <w:rsid w:val="005615B1"/>
    <w:rsid w:val="0056435A"/>
    <w:rsid w:val="00564E1B"/>
    <w:rsid w:val="00572C5A"/>
    <w:rsid w:val="00573CC6"/>
    <w:rsid w:val="00575915"/>
    <w:rsid w:val="00577D3B"/>
    <w:rsid w:val="005815FE"/>
    <w:rsid w:val="00582038"/>
    <w:rsid w:val="005873E5"/>
    <w:rsid w:val="005874CF"/>
    <w:rsid w:val="005900F6"/>
    <w:rsid w:val="00590DDC"/>
    <w:rsid w:val="00593E4C"/>
    <w:rsid w:val="00594476"/>
    <w:rsid w:val="005A17CB"/>
    <w:rsid w:val="005A6E73"/>
    <w:rsid w:val="005B1B2D"/>
    <w:rsid w:val="005B3E21"/>
    <w:rsid w:val="005B7418"/>
    <w:rsid w:val="005C1CDC"/>
    <w:rsid w:val="005C4A36"/>
    <w:rsid w:val="005C4CF4"/>
    <w:rsid w:val="005C7969"/>
    <w:rsid w:val="005D312E"/>
    <w:rsid w:val="005E06D5"/>
    <w:rsid w:val="005F1ADA"/>
    <w:rsid w:val="005F1D80"/>
    <w:rsid w:val="005F47C4"/>
    <w:rsid w:val="005F52A6"/>
    <w:rsid w:val="006041B3"/>
    <w:rsid w:val="006235F0"/>
    <w:rsid w:val="00627759"/>
    <w:rsid w:val="00630908"/>
    <w:rsid w:val="0063655F"/>
    <w:rsid w:val="006404C6"/>
    <w:rsid w:val="00640D67"/>
    <w:rsid w:val="00641117"/>
    <w:rsid w:val="00642FEE"/>
    <w:rsid w:val="00644125"/>
    <w:rsid w:val="0064708F"/>
    <w:rsid w:val="00653E83"/>
    <w:rsid w:val="00656D6D"/>
    <w:rsid w:val="00663DE2"/>
    <w:rsid w:val="00665289"/>
    <w:rsid w:val="006836D0"/>
    <w:rsid w:val="00693428"/>
    <w:rsid w:val="00697957"/>
    <w:rsid w:val="006A374D"/>
    <w:rsid w:val="006A5BF3"/>
    <w:rsid w:val="006B5353"/>
    <w:rsid w:val="006B7E23"/>
    <w:rsid w:val="006C10CD"/>
    <w:rsid w:val="006D730B"/>
    <w:rsid w:val="006E289B"/>
    <w:rsid w:val="006E4E69"/>
    <w:rsid w:val="006E7119"/>
    <w:rsid w:val="006F7204"/>
    <w:rsid w:val="00700FA1"/>
    <w:rsid w:val="00702A20"/>
    <w:rsid w:val="00702D01"/>
    <w:rsid w:val="00704B01"/>
    <w:rsid w:val="00714980"/>
    <w:rsid w:val="00714E99"/>
    <w:rsid w:val="00720A6E"/>
    <w:rsid w:val="00721A0A"/>
    <w:rsid w:val="007222BA"/>
    <w:rsid w:val="00722FF1"/>
    <w:rsid w:val="007234BA"/>
    <w:rsid w:val="00725DD6"/>
    <w:rsid w:val="00727E0A"/>
    <w:rsid w:val="00730228"/>
    <w:rsid w:val="007303F0"/>
    <w:rsid w:val="00733D88"/>
    <w:rsid w:val="007342DB"/>
    <w:rsid w:val="00736701"/>
    <w:rsid w:val="00742D99"/>
    <w:rsid w:val="007435BA"/>
    <w:rsid w:val="00745061"/>
    <w:rsid w:val="00746BBF"/>
    <w:rsid w:val="00753961"/>
    <w:rsid w:val="00753A07"/>
    <w:rsid w:val="00753DC5"/>
    <w:rsid w:val="0075429E"/>
    <w:rsid w:val="00754F91"/>
    <w:rsid w:val="007560D3"/>
    <w:rsid w:val="0075700A"/>
    <w:rsid w:val="00765813"/>
    <w:rsid w:val="0076666E"/>
    <w:rsid w:val="00766A91"/>
    <w:rsid w:val="007731F7"/>
    <w:rsid w:val="00775DC9"/>
    <w:rsid w:val="00777B40"/>
    <w:rsid w:val="007813ED"/>
    <w:rsid w:val="007820B2"/>
    <w:rsid w:val="0078234D"/>
    <w:rsid w:val="00783C27"/>
    <w:rsid w:val="0079289B"/>
    <w:rsid w:val="007966EB"/>
    <w:rsid w:val="007978D6"/>
    <w:rsid w:val="007A1485"/>
    <w:rsid w:val="007A40E5"/>
    <w:rsid w:val="007A4A24"/>
    <w:rsid w:val="007B1183"/>
    <w:rsid w:val="007B1D34"/>
    <w:rsid w:val="007B70F0"/>
    <w:rsid w:val="007B7BC1"/>
    <w:rsid w:val="007C7271"/>
    <w:rsid w:val="007D2492"/>
    <w:rsid w:val="007D51D2"/>
    <w:rsid w:val="007D5C37"/>
    <w:rsid w:val="007D77B6"/>
    <w:rsid w:val="007E34D8"/>
    <w:rsid w:val="007E75E9"/>
    <w:rsid w:val="007F1B14"/>
    <w:rsid w:val="007F3F24"/>
    <w:rsid w:val="008041CE"/>
    <w:rsid w:val="008063FA"/>
    <w:rsid w:val="008159E0"/>
    <w:rsid w:val="00820FB5"/>
    <w:rsid w:val="0083632D"/>
    <w:rsid w:val="00837ABB"/>
    <w:rsid w:val="00840F9B"/>
    <w:rsid w:val="0084705C"/>
    <w:rsid w:val="00851139"/>
    <w:rsid w:val="00853A2B"/>
    <w:rsid w:val="00853B6D"/>
    <w:rsid w:val="00853C58"/>
    <w:rsid w:val="00855E8A"/>
    <w:rsid w:val="00857E69"/>
    <w:rsid w:val="0086048D"/>
    <w:rsid w:val="00861D16"/>
    <w:rsid w:val="008647D8"/>
    <w:rsid w:val="00865A7D"/>
    <w:rsid w:val="00866854"/>
    <w:rsid w:val="008710A2"/>
    <w:rsid w:val="00875CA8"/>
    <w:rsid w:val="00876646"/>
    <w:rsid w:val="0087707E"/>
    <w:rsid w:val="00877785"/>
    <w:rsid w:val="00884753"/>
    <w:rsid w:val="00886EBD"/>
    <w:rsid w:val="00886EFA"/>
    <w:rsid w:val="0088795B"/>
    <w:rsid w:val="00891A1C"/>
    <w:rsid w:val="008A04BE"/>
    <w:rsid w:val="008A32E8"/>
    <w:rsid w:val="008A4AD2"/>
    <w:rsid w:val="008B1040"/>
    <w:rsid w:val="008B1F82"/>
    <w:rsid w:val="008B4572"/>
    <w:rsid w:val="008B4855"/>
    <w:rsid w:val="008B7B6F"/>
    <w:rsid w:val="008C3BFD"/>
    <w:rsid w:val="008C50F1"/>
    <w:rsid w:val="008C69A6"/>
    <w:rsid w:val="008E29CA"/>
    <w:rsid w:val="008E4D48"/>
    <w:rsid w:val="008E4E8D"/>
    <w:rsid w:val="008E6E07"/>
    <w:rsid w:val="008F5798"/>
    <w:rsid w:val="008F58B0"/>
    <w:rsid w:val="00900EB8"/>
    <w:rsid w:val="00903CCE"/>
    <w:rsid w:val="009044F9"/>
    <w:rsid w:val="009076EA"/>
    <w:rsid w:val="0091237B"/>
    <w:rsid w:val="009158F8"/>
    <w:rsid w:val="0092022C"/>
    <w:rsid w:val="00921EA4"/>
    <w:rsid w:val="00923B83"/>
    <w:rsid w:val="00923E3E"/>
    <w:rsid w:val="0093132C"/>
    <w:rsid w:val="009331F3"/>
    <w:rsid w:val="0093597A"/>
    <w:rsid w:val="00944318"/>
    <w:rsid w:val="0095397B"/>
    <w:rsid w:val="009539C7"/>
    <w:rsid w:val="00954BD0"/>
    <w:rsid w:val="00955E33"/>
    <w:rsid w:val="009575E1"/>
    <w:rsid w:val="00966E51"/>
    <w:rsid w:val="00973437"/>
    <w:rsid w:val="0098146B"/>
    <w:rsid w:val="009863D0"/>
    <w:rsid w:val="00990F5A"/>
    <w:rsid w:val="0099208A"/>
    <w:rsid w:val="009A2193"/>
    <w:rsid w:val="009A6E87"/>
    <w:rsid w:val="009B3719"/>
    <w:rsid w:val="009B78B9"/>
    <w:rsid w:val="009C2219"/>
    <w:rsid w:val="009C2C02"/>
    <w:rsid w:val="009C4FA5"/>
    <w:rsid w:val="009C7522"/>
    <w:rsid w:val="009D36CD"/>
    <w:rsid w:val="009D71B9"/>
    <w:rsid w:val="009D7DCE"/>
    <w:rsid w:val="009F4035"/>
    <w:rsid w:val="009F655C"/>
    <w:rsid w:val="00A03F8B"/>
    <w:rsid w:val="00A05C6A"/>
    <w:rsid w:val="00A06234"/>
    <w:rsid w:val="00A07AF2"/>
    <w:rsid w:val="00A12178"/>
    <w:rsid w:val="00A124B1"/>
    <w:rsid w:val="00A159D8"/>
    <w:rsid w:val="00A1657E"/>
    <w:rsid w:val="00A253F1"/>
    <w:rsid w:val="00A3193E"/>
    <w:rsid w:val="00A32443"/>
    <w:rsid w:val="00A341D9"/>
    <w:rsid w:val="00A346CB"/>
    <w:rsid w:val="00A3557D"/>
    <w:rsid w:val="00A4089A"/>
    <w:rsid w:val="00A43E4C"/>
    <w:rsid w:val="00A44A0C"/>
    <w:rsid w:val="00A56FA0"/>
    <w:rsid w:val="00A6028B"/>
    <w:rsid w:val="00A60D4A"/>
    <w:rsid w:val="00A672B1"/>
    <w:rsid w:val="00A73A9C"/>
    <w:rsid w:val="00A76049"/>
    <w:rsid w:val="00A768D6"/>
    <w:rsid w:val="00A769E6"/>
    <w:rsid w:val="00A82EEF"/>
    <w:rsid w:val="00A84E37"/>
    <w:rsid w:val="00A91170"/>
    <w:rsid w:val="00A9228E"/>
    <w:rsid w:val="00A942C0"/>
    <w:rsid w:val="00A95CBD"/>
    <w:rsid w:val="00A97FB2"/>
    <w:rsid w:val="00AB3FCE"/>
    <w:rsid w:val="00AB702E"/>
    <w:rsid w:val="00AB7BEA"/>
    <w:rsid w:val="00AB7EA6"/>
    <w:rsid w:val="00AB7FF4"/>
    <w:rsid w:val="00AC6B25"/>
    <w:rsid w:val="00AD10FA"/>
    <w:rsid w:val="00AE0427"/>
    <w:rsid w:val="00AE2070"/>
    <w:rsid w:val="00AE28E7"/>
    <w:rsid w:val="00AE2CE9"/>
    <w:rsid w:val="00AE48EC"/>
    <w:rsid w:val="00AF043B"/>
    <w:rsid w:val="00AF2181"/>
    <w:rsid w:val="00AF4A6D"/>
    <w:rsid w:val="00B015B0"/>
    <w:rsid w:val="00B038BF"/>
    <w:rsid w:val="00B04C59"/>
    <w:rsid w:val="00B0699A"/>
    <w:rsid w:val="00B06D1F"/>
    <w:rsid w:val="00B12961"/>
    <w:rsid w:val="00B16513"/>
    <w:rsid w:val="00B1709E"/>
    <w:rsid w:val="00B24B6C"/>
    <w:rsid w:val="00B3218E"/>
    <w:rsid w:val="00B3535F"/>
    <w:rsid w:val="00B40018"/>
    <w:rsid w:val="00B54274"/>
    <w:rsid w:val="00B5533C"/>
    <w:rsid w:val="00B615B6"/>
    <w:rsid w:val="00B65C06"/>
    <w:rsid w:val="00B65FCF"/>
    <w:rsid w:val="00B66AF0"/>
    <w:rsid w:val="00B7196A"/>
    <w:rsid w:val="00B82469"/>
    <w:rsid w:val="00B82693"/>
    <w:rsid w:val="00BA06F6"/>
    <w:rsid w:val="00BA2D77"/>
    <w:rsid w:val="00BA3493"/>
    <w:rsid w:val="00BA5633"/>
    <w:rsid w:val="00BB0C60"/>
    <w:rsid w:val="00BB0E58"/>
    <w:rsid w:val="00BB2BBF"/>
    <w:rsid w:val="00BB387C"/>
    <w:rsid w:val="00BC26AF"/>
    <w:rsid w:val="00BC2F03"/>
    <w:rsid w:val="00BC3018"/>
    <w:rsid w:val="00BC49F7"/>
    <w:rsid w:val="00BC4DB6"/>
    <w:rsid w:val="00BD5A53"/>
    <w:rsid w:val="00BE545E"/>
    <w:rsid w:val="00BE5DCA"/>
    <w:rsid w:val="00BF2051"/>
    <w:rsid w:val="00BF613E"/>
    <w:rsid w:val="00C0436D"/>
    <w:rsid w:val="00C07C1F"/>
    <w:rsid w:val="00C12206"/>
    <w:rsid w:val="00C15ABE"/>
    <w:rsid w:val="00C16598"/>
    <w:rsid w:val="00C165C5"/>
    <w:rsid w:val="00C17D46"/>
    <w:rsid w:val="00C236A6"/>
    <w:rsid w:val="00C3298C"/>
    <w:rsid w:val="00C33542"/>
    <w:rsid w:val="00C340FE"/>
    <w:rsid w:val="00C4240B"/>
    <w:rsid w:val="00C44184"/>
    <w:rsid w:val="00C44F71"/>
    <w:rsid w:val="00C4721A"/>
    <w:rsid w:val="00C5320D"/>
    <w:rsid w:val="00C54C81"/>
    <w:rsid w:val="00C57B3B"/>
    <w:rsid w:val="00C604BF"/>
    <w:rsid w:val="00C628A8"/>
    <w:rsid w:val="00C63D90"/>
    <w:rsid w:val="00C707C3"/>
    <w:rsid w:val="00C70F7B"/>
    <w:rsid w:val="00C73C50"/>
    <w:rsid w:val="00C75BF9"/>
    <w:rsid w:val="00C82885"/>
    <w:rsid w:val="00C834C4"/>
    <w:rsid w:val="00C878EC"/>
    <w:rsid w:val="00C87956"/>
    <w:rsid w:val="00C95002"/>
    <w:rsid w:val="00C96289"/>
    <w:rsid w:val="00C97C35"/>
    <w:rsid w:val="00CA2166"/>
    <w:rsid w:val="00CA352C"/>
    <w:rsid w:val="00CA401B"/>
    <w:rsid w:val="00CA636E"/>
    <w:rsid w:val="00CB1E58"/>
    <w:rsid w:val="00CB2F3F"/>
    <w:rsid w:val="00CB5FF7"/>
    <w:rsid w:val="00CB7A4E"/>
    <w:rsid w:val="00CE2EFA"/>
    <w:rsid w:val="00CE44FD"/>
    <w:rsid w:val="00CF043C"/>
    <w:rsid w:val="00CF1FDF"/>
    <w:rsid w:val="00CF245A"/>
    <w:rsid w:val="00CF3D04"/>
    <w:rsid w:val="00D041E5"/>
    <w:rsid w:val="00D04347"/>
    <w:rsid w:val="00D07811"/>
    <w:rsid w:val="00D07B8F"/>
    <w:rsid w:val="00D1447F"/>
    <w:rsid w:val="00D16844"/>
    <w:rsid w:val="00D17C49"/>
    <w:rsid w:val="00D21D94"/>
    <w:rsid w:val="00D2695F"/>
    <w:rsid w:val="00D31246"/>
    <w:rsid w:val="00D31AB0"/>
    <w:rsid w:val="00D351DD"/>
    <w:rsid w:val="00D45187"/>
    <w:rsid w:val="00D666C9"/>
    <w:rsid w:val="00D70A8D"/>
    <w:rsid w:val="00D75BFA"/>
    <w:rsid w:val="00D77431"/>
    <w:rsid w:val="00D8288D"/>
    <w:rsid w:val="00D84609"/>
    <w:rsid w:val="00D869F8"/>
    <w:rsid w:val="00D9206A"/>
    <w:rsid w:val="00DA2392"/>
    <w:rsid w:val="00DA363F"/>
    <w:rsid w:val="00DB0167"/>
    <w:rsid w:val="00DB1D1E"/>
    <w:rsid w:val="00DC2534"/>
    <w:rsid w:val="00DC29EF"/>
    <w:rsid w:val="00DD32BE"/>
    <w:rsid w:val="00DD7596"/>
    <w:rsid w:val="00DE018C"/>
    <w:rsid w:val="00DF599E"/>
    <w:rsid w:val="00E00557"/>
    <w:rsid w:val="00E02092"/>
    <w:rsid w:val="00E12631"/>
    <w:rsid w:val="00E138DC"/>
    <w:rsid w:val="00E14870"/>
    <w:rsid w:val="00E15E59"/>
    <w:rsid w:val="00E160AC"/>
    <w:rsid w:val="00E21272"/>
    <w:rsid w:val="00E23184"/>
    <w:rsid w:val="00E25F92"/>
    <w:rsid w:val="00E26901"/>
    <w:rsid w:val="00E34E53"/>
    <w:rsid w:val="00E35FBA"/>
    <w:rsid w:val="00E42ECF"/>
    <w:rsid w:val="00E434A4"/>
    <w:rsid w:val="00E451FD"/>
    <w:rsid w:val="00E456C9"/>
    <w:rsid w:val="00E516E2"/>
    <w:rsid w:val="00E51C42"/>
    <w:rsid w:val="00E53B7A"/>
    <w:rsid w:val="00E553BB"/>
    <w:rsid w:val="00E62CB9"/>
    <w:rsid w:val="00E7475B"/>
    <w:rsid w:val="00E82086"/>
    <w:rsid w:val="00E90475"/>
    <w:rsid w:val="00E93E6A"/>
    <w:rsid w:val="00EA569B"/>
    <w:rsid w:val="00EA5C0B"/>
    <w:rsid w:val="00EA63FB"/>
    <w:rsid w:val="00EB1115"/>
    <w:rsid w:val="00EC1928"/>
    <w:rsid w:val="00EC3347"/>
    <w:rsid w:val="00EC4CEE"/>
    <w:rsid w:val="00ED2172"/>
    <w:rsid w:val="00EE1824"/>
    <w:rsid w:val="00EE2BF3"/>
    <w:rsid w:val="00EE4DAC"/>
    <w:rsid w:val="00EE795F"/>
    <w:rsid w:val="00EF4232"/>
    <w:rsid w:val="00EF50A1"/>
    <w:rsid w:val="00F037D8"/>
    <w:rsid w:val="00F03B70"/>
    <w:rsid w:val="00F06884"/>
    <w:rsid w:val="00F12015"/>
    <w:rsid w:val="00F13736"/>
    <w:rsid w:val="00F14D8F"/>
    <w:rsid w:val="00F22C9D"/>
    <w:rsid w:val="00F2559D"/>
    <w:rsid w:val="00F37E5E"/>
    <w:rsid w:val="00F473D8"/>
    <w:rsid w:val="00F51A66"/>
    <w:rsid w:val="00F51D38"/>
    <w:rsid w:val="00F559B1"/>
    <w:rsid w:val="00F602C2"/>
    <w:rsid w:val="00F645F2"/>
    <w:rsid w:val="00F65ACB"/>
    <w:rsid w:val="00F701AD"/>
    <w:rsid w:val="00F7342D"/>
    <w:rsid w:val="00F73903"/>
    <w:rsid w:val="00F75E8D"/>
    <w:rsid w:val="00F843C5"/>
    <w:rsid w:val="00F902EA"/>
    <w:rsid w:val="00F91494"/>
    <w:rsid w:val="00F91AFD"/>
    <w:rsid w:val="00FA0BC1"/>
    <w:rsid w:val="00FA22BA"/>
    <w:rsid w:val="00FA57F1"/>
    <w:rsid w:val="00FA588A"/>
    <w:rsid w:val="00FB2C5C"/>
    <w:rsid w:val="00FB52D7"/>
    <w:rsid w:val="00FB6D3D"/>
    <w:rsid w:val="00FC557E"/>
    <w:rsid w:val="00FC6D57"/>
    <w:rsid w:val="00FD263F"/>
    <w:rsid w:val="00FD2A62"/>
    <w:rsid w:val="00FD33DA"/>
    <w:rsid w:val="00FE0EA0"/>
    <w:rsid w:val="00FE4160"/>
    <w:rsid w:val="00FE7FC8"/>
    <w:rsid w:val="00FF46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CD5E820"/>
  <w15:docId w15:val="{F0270C7F-E7FF-4B8B-9448-DF7A3A1D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4222A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qFormat/>
    <w:rsid w:val="00FA588A"/>
    <w:pPr>
      <w:keepNext/>
      <w:spacing w:before="240" w:after="60"/>
      <w:outlineLvl w:val="1"/>
    </w:pPr>
    <w:rPr>
      <w:rFonts w:ascii="Arial" w:hAnsi="Arial"/>
      <w:b/>
      <w:bCs/>
      <w:i/>
      <w:iCs/>
      <w:sz w:val="28"/>
      <w:szCs w:val="28"/>
    </w:rPr>
  </w:style>
  <w:style w:type="paragraph" w:styleId="Naslov3">
    <w:name w:val="heading 3"/>
    <w:basedOn w:val="Navaden"/>
    <w:next w:val="Navaden"/>
    <w:link w:val="Naslov3Znak"/>
    <w:qFormat/>
    <w:rsid w:val="00594476"/>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4222A5"/>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4222A5"/>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4222A5"/>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4222A5"/>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uiPriority w:val="99"/>
    <w:rsid w:val="0075429E"/>
    <w:pPr>
      <w:jc w:val="right"/>
    </w:pPr>
    <w:rPr>
      <w:rFonts w:ascii="Arial Narrow" w:hAnsi="Arial Narrow"/>
      <w:b/>
      <w:color w:val="223988"/>
      <w:sz w:val="21"/>
      <w:szCs w:val="14"/>
    </w:rPr>
  </w:style>
  <w:style w:type="paragraph" w:customStyle="1" w:styleId="Glavatekst">
    <w:name w:val="Glava tekst"/>
    <w:basedOn w:val="Navaden"/>
    <w:uiPriority w:val="99"/>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uiPriority w:val="99"/>
    <w:rsid w:val="00853C58"/>
    <w:pPr>
      <w:spacing w:before="720"/>
    </w:pPr>
  </w:style>
  <w:style w:type="paragraph" w:customStyle="1" w:styleId="KCtekst">
    <w:name w:val="KC tekst"/>
    <w:basedOn w:val="KCprvavrstica"/>
    <w:uiPriority w:val="99"/>
    <w:rsid w:val="00853C58"/>
    <w:pPr>
      <w:spacing w:before="0"/>
      <w:jc w:val="both"/>
    </w:pPr>
  </w:style>
  <w:style w:type="paragraph" w:styleId="Besedilooblaka">
    <w:name w:val="Balloon Text"/>
    <w:basedOn w:val="Navaden"/>
    <w:link w:val="BesedilooblakaZnak"/>
    <w:uiPriority w:val="99"/>
    <w:rsid w:val="00C236A6"/>
    <w:rPr>
      <w:rFonts w:ascii="Tahoma" w:hAnsi="Tahoma" w:cs="Tahoma"/>
      <w:sz w:val="16"/>
      <w:szCs w:val="16"/>
    </w:rPr>
  </w:style>
  <w:style w:type="character" w:customStyle="1" w:styleId="BesedilooblakaZnak">
    <w:name w:val="Besedilo oblačka Znak"/>
    <w:basedOn w:val="Privzetapisavaodstavka"/>
    <w:link w:val="Besedilooblaka"/>
    <w:uiPriority w:val="99"/>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Telobesedila3">
    <w:name w:val="Body Text 3"/>
    <w:basedOn w:val="Navaden"/>
    <w:link w:val="Telobesedila3Znak"/>
    <w:uiPriority w:val="99"/>
    <w:rsid w:val="00D666C9"/>
    <w:pPr>
      <w:spacing w:after="120"/>
    </w:pPr>
    <w:rPr>
      <w:sz w:val="16"/>
      <w:szCs w:val="16"/>
    </w:rPr>
  </w:style>
  <w:style w:type="character" w:customStyle="1" w:styleId="Telobesedila3Znak">
    <w:name w:val="Telo besedila 3 Znak"/>
    <w:basedOn w:val="Privzetapisavaodstavka"/>
    <w:link w:val="Telobesedila3"/>
    <w:uiPriority w:val="99"/>
    <w:rsid w:val="00D666C9"/>
    <w:rPr>
      <w:sz w:val="16"/>
      <w:szCs w:val="16"/>
    </w:rPr>
  </w:style>
  <w:style w:type="paragraph" w:styleId="Odstavekseznama">
    <w:name w:val="List Paragraph"/>
    <w:basedOn w:val="Navaden"/>
    <w:link w:val="OdstavekseznamaZnak"/>
    <w:uiPriority w:val="34"/>
    <w:qFormat/>
    <w:rsid w:val="00D666C9"/>
    <w:pPr>
      <w:spacing w:after="200" w:line="276" w:lineRule="auto"/>
      <w:ind w:left="720"/>
    </w:pPr>
    <w:rPr>
      <w:rFonts w:ascii="Calibri" w:eastAsia="Calibri" w:hAnsi="Calibri"/>
      <w:sz w:val="22"/>
      <w:szCs w:val="22"/>
      <w:lang w:eastAsia="en-US"/>
    </w:rPr>
  </w:style>
  <w:style w:type="character" w:customStyle="1" w:styleId="OdstavekseznamaZnak">
    <w:name w:val="Odstavek seznama Znak"/>
    <w:link w:val="Odstavekseznama"/>
    <w:uiPriority w:val="34"/>
    <w:rsid w:val="00D666C9"/>
    <w:rPr>
      <w:rFonts w:ascii="Calibri" w:eastAsia="Calibri" w:hAnsi="Calibri"/>
      <w:sz w:val="22"/>
      <w:szCs w:val="22"/>
      <w:lang w:eastAsia="en-US"/>
    </w:rPr>
  </w:style>
  <w:style w:type="table" w:styleId="Tabelamrea">
    <w:name w:val="Table Grid"/>
    <w:aliases w:val="Tabela - mreža"/>
    <w:basedOn w:val="Navadnatabela"/>
    <w:uiPriority w:val="59"/>
    <w:rsid w:val="00FE7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594476"/>
    <w:rPr>
      <w:rFonts w:ascii="Cambria" w:hAnsi="Cambria"/>
      <w:b/>
      <w:bCs/>
      <w:sz w:val="26"/>
      <w:szCs w:val="26"/>
    </w:rPr>
  </w:style>
  <w:style w:type="paragraph" w:customStyle="1" w:styleId="a">
    <w:basedOn w:val="Navaden"/>
    <w:next w:val="Pripombabesedilo"/>
    <w:link w:val="Komentar-besediloZnak1"/>
    <w:rsid w:val="00594476"/>
    <w:rPr>
      <w:sz w:val="20"/>
      <w:szCs w:val="20"/>
    </w:rPr>
  </w:style>
  <w:style w:type="character" w:customStyle="1" w:styleId="Komentar-besediloZnak1">
    <w:name w:val="Komentar - besedilo Znak1"/>
    <w:aliases w:val="Pripomba – besedilo Znak2"/>
    <w:basedOn w:val="Privzetapisavaodstavka"/>
    <w:link w:val="a"/>
    <w:uiPriority w:val="99"/>
    <w:rsid w:val="00594476"/>
  </w:style>
  <w:style w:type="paragraph" w:styleId="Pripombabesedilo">
    <w:name w:val="annotation text"/>
    <w:aliases w:val="Komentar - besedilo"/>
    <w:basedOn w:val="Navaden"/>
    <w:link w:val="PripombabesediloZnak"/>
    <w:uiPriority w:val="99"/>
    <w:rsid w:val="00594476"/>
    <w:rPr>
      <w:sz w:val="20"/>
      <w:szCs w:val="20"/>
    </w:rPr>
  </w:style>
  <w:style w:type="character" w:customStyle="1" w:styleId="PripombabesediloZnak">
    <w:name w:val="Pripomba – besedilo Znak"/>
    <w:aliases w:val="Komentar - besedilo Znak"/>
    <w:basedOn w:val="Privzetapisavaodstavka"/>
    <w:link w:val="Pripombabesedilo"/>
    <w:uiPriority w:val="99"/>
    <w:rsid w:val="00594476"/>
  </w:style>
  <w:style w:type="paragraph" w:styleId="Telobesedila">
    <w:name w:val="Body Text"/>
    <w:basedOn w:val="Navaden"/>
    <w:link w:val="TelobesedilaZnak"/>
    <w:uiPriority w:val="99"/>
    <w:rsid w:val="0086048D"/>
    <w:pPr>
      <w:spacing w:after="120"/>
    </w:pPr>
  </w:style>
  <w:style w:type="character" w:customStyle="1" w:styleId="TelobesedilaZnak">
    <w:name w:val="Telo besedila Znak"/>
    <w:basedOn w:val="Privzetapisavaodstavka"/>
    <w:link w:val="Telobesedila"/>
    <w:uiPriority w:val="99"/>
    <w:rsid w:val="0086048D"/>
    <w:rPr>
      <w:sz w:val="24"/>
      <w:szCs w:val="24"/>
    </w:rPr>
  </w:style>
  <w:style w:type="paragraph" w:styleId="Telobesedila-zamik2">
    <w:name w:val="Body Text Indent 2"/>
    <w:basedOn w:val="Navaden"/>
    <w:link w:val="Telobesedila-zamik2Znak"/>
    <w:uiPriority w:val="99"/>
    <w:rsid w:val="0086048D"/>
    <w:pPr>
      <w:spacing w:after="120" w:line="480" w:lineRule="auto"/>
      <w:ind w:left="283"/>
    </w:pPr>
  </w:style>
  <w:style w:type="character" w:customStyle="1" w:styleId="Telobesedila-zamik2Znak">
    <w:name w:val="Telo besedila - zamik 2 Znak"/>
    <w:basedOn w:val="Privzetapisavaodstavka"/>
    <w:link w:val="Telobesedila-zamik2"/>
    <w:uiPriority w:val="99"/>
    <w:rsid w:val="0086048D"/>
    <w:rPr>
      <w:sz w:val="24"/>
      <w:szCs w:val="24"/>
    </w:rPr>
  </w:style>
  <w:style w:type="character" w:customStyle="1" w:styleId="Naslov2Znak">
    <w:name w:val="Naslov 2 Znak"/>
    <w:basedOn w:val="Privzetapisavaodstavka"/>
    <w:link w:val="Naslov2"/>
    <w:rsid w:val="00FA588A"/>
    <w:rPr>
      <w:rFonts w:ascii="Arial" w:hAnsi="Arial"/>
      <w:b/>
      <w:bCs/>
      <w:i/>
      <w:iCs/>
      <w:sz w:val="28"/>
      <w:szCs w:val="28"/>
    </w:rPr>
  </w:style>
  <w:style w:type="paragraph" w:styleId="Navadensplet">
    <w:name w:val="Normal (Web)"/>
    <w:basedOn w:val="Navaden"/>
    <w:uiPriority w:val="99"/>
    <w:rsid w:val="00FA588A"/>
    <w:pPr>
      <w:spacing w:before="100" w:beforeAutospacing="1" w:after="100" w:afterAutospacing="1"/>
    </w:pPr>
  </w:style>
  <w:style w:type="paragraph" w:styleId="Naslovpoiljatelja">
    <w:name w:val="envelope return"/>
    <w:basedOn w:val="Navaden"/>
    <w:uiPriority w:val="99"/>
    <w:rsid w:val="00FA588A"/>
    <w:rPr>
      <w:rFonts w:ascii="Arial" w:hAnsi="Arial" w:cs="Arial"/>
      <w:lang w:eastAsia="en-US"/>
    </w:rPr>
  </w:style>
  <w:style w:type="paragraph" w:customStyle="1" w:styleId="Default">
    <w:name w:val="Default"/>
    <w:uiPriority w:val="99"/>
    <w:rsid w:val="00F602C2"/>
    <w:pPr>
      <w:autoSpaceDE w:val="0"/>
      <w:autoSpaceDN w:val="0"/>
      <w:adjustRightInd w:val="0"/>
    </w:pPr>
    <w:rPr>
      <w:rFonts w:eastAsia="Calibri"/>
      <w:color w:val="000000"/>
      <w:sz w:val="24"/>
      <w:szCs w:val="24"/>
      <w:lang w:eastAsia="en-US"/>
    </w:rPr>
  </w:style>
  <w:style w:type="paragraph" w:customStyle="1" w:styleId="Komentar-besedilo1">
    <w:name w:val="Komentar - besedilo1"/>
    <w:basedOn w:val="Navaden"/>
    <w:rsid w:val="00B0699A"/>
    <w:rPr>
      <w:sz w:val="20"/>
      <w:szCs w:val="20"/>
    </w:rPr>
  </w:style>
  <w:style w:type="paragraph" w:customStyle="1" w:styleId="default0">
    <w:name w:val="default"/>
    <w:basedOn w:val="Navaden"/>
    <w:uiPriority w:val="99"/>
    <w:rsid w:val="005225E4"/>
    <w:pPr>
      <w:spacing w:before="100" w:beforeAutospacing="1" w:after="100" w:afterAutospacing="1"/>
    </w:pPr>
  </w:style>
  <w:style w:type="character" w:customStyle="1" w:styleId="Naslov1Znak">
    <w:name w:val="Naslov 1 Znak"/>
    <w:basedOn w:val="Privzetapisavaodstavka"/>
    <w:link w:val="Naslov1"/>
    <w:rsid w:val="004222A5"/>
    <w:rPr>
      <w:rFonts w:asciiTheme="majorHAnsi" w:eastAsiaTheme="majorEastAsia" w:hAnsiTheme="majorHAnsi" w:cstheme="majorBidi"/>
      <w:color w:val="365F91" w:themeColor="accent1" w:themeShade="BF"/>
      <w:sz w:val="32"/>
      <w:szCs w:val="32"/>
    </w:rPr>
  </w:style>
  <w:style w:type="character" w:customStyle="1" w:styleId="Naslov4Znak">
    <w:name w:val="Naslov 4 Znak"/>
    <w:basedOn w:val="Privzetapisavaodstavka"/>
    <w:link w:val="Naslov4"/>
    <w:semiHidden/>
    <w:rsid w:val="004222A5"/>
    <w:rPr>
      <w:rFonts w:ascii="Calibri" w:hAnsi="Calibri"/>
      <w:b/>
      <w:bCs/>
      <w:sz w:val="28"/>
      <w:szCs w:val="28"/>
      <w:lang w:val="x-none" w:eastAsia="x-none"/>
    </w:rPr>
  </w:style>
  <w:style w:type="character" w:customStyle="1" w:styleId="Naslov5Znak">
    <w:name w:val="Naslov 5 Znak"/>
    <w:basedOn w:val="Privzetapisavaodstavka"/>
    <w:link w:val="Naslov5"/>
    <w:semiHidden/>
    <w:rsid w:val="004222A5"/>
    <w:rPr>
      <w:b/>
      <w:bCs/>
      <w:sz w:val="28"/>
      <w:szCs w:val="28"/>
      <w:lang w:val="x-none" w:eastAsia="x-none"/>
    </w:rPr>
  </w:style>
  <w:style w:type="character" w:customStyle="1" w:styleId="Naslov6Znak">
    <w:name w:val="Naslov 6 Znak"/>
    <w:basedOn w:val="Privzetapisavaodstavka"/>
    <w:link w:val="Naslov6"/>
    <w:semiHidden/>
    <w:rsid w:val="004222A5"/>
    <w:rPr>
      <w:rFonts w:ascii="Calibri" w:hAnsi="Calibri"/>
      <w:b/>
      <w:bCs/>
      <w:sz w:val="22"/>
      <w:szCs w:val="22"/>
      <w:lang w:val="x-none" w:eastAsia="x-none"/>
    </w:rPr>
  </w:style>
  <w:style w:type="character" w:customStyle="1" w:styleId="Naslov9Znak">
    <w:name w:val="Naslov 9 Znak"/>
    <w:basedOn w:val="Privzetapisavaodstavka"/>
    <w:link w:val="Naslov9"/>
    <w:uiPriority w:val="99"/>
    <w:semiHidden/>
    <w:rsid w:val="004222A5"/>
    <w:rPr>
      <w:rFonts w:ascii="Arial" w:hAnsi="Arial"/>
      <w:b/>
      <w:bCs/>
      <w:sz w:val="32"/>
      <w:szCs w:val="32"/>
      <w:lang w:val="x-none" w:eastAsia="x-none"/>
    </w:rPr>
  </w:style>
  <w:style w:type="character" w:styleId="Krepko">
    <w:name w:val="Strong"/>
    <w:uiPriority w:val="22"/>
    <w:qFormat/>
    <w:rsid w:val="004222A5"/>
    <w:rPr>
      <w:b/>
      <w:bCs/>
    </w:rPr>
  </w:style>
  <w:style w:type="paragraph" w:styleId="Telobesedila2">
    <w:name w:val="Body Text 2"/>
    <w:basedOn w:val="Navaden"/>
    <w:link w:val="Telobesedila2Znak"/>
    <w:uiPriority w:val="99"/>
    <w:semiHidden/>
    <w:unhideWhenUsed/>
    <w:rsid w:val="004222A5"/>
    <w:pPr>
      <w:spacing w:after="120" w:line="480" w:lineRule="auto"/>
    </w:pPr>
  </w:style>
  <w:style w:type="character" w:customStyle="1" w:styleId="Telobesedila2Znak">
    <w:name w:val="Telo besedila 2 Znak"/>
    <w:basedOn w:val="Privzetapisavaodstavka"/>
    <w:link w:val="Telobesedila2"/>
    <w:uiPriority w:val="99"/>
    <w:semiHidden/>
    <w:rsid w:val="004222A5"/>
    <w:rPr>
      <w:sz w:val="24"/>
      <w:szCs w:val="24"/>
    </w:rPr>
  </w:style>
  <w:style w:type="character" w:styleId="SledenaHiperpovezava">
    <w:name w:val="FollowedHyperlink"/>
    <w:uiPriority w:val="99"/>
    <w:semiHidden/>
    <w:unhideWhenUsed/>
    <w:rsid w:val="004222A5"/>
    <w:rPr>
      <w:color w:val="800080"/>
      <w:u w:val="single"/>
    </w:rPr>
  </w:style>
  <w:style w:type="paragraph" w:styleId="HTML-oblikovano">
    <w:name w:val="HTML Preformatted"/>
    <w:basedOn w:val="Navaden"/>
    <w:link w:val="HTML-oblikovanoZnak"/>
    <w:uiPriority w:val="99"/>
    <w:semiHidden/>
    <w:unhideWhenUsed/>
    <w:rsid w:val="00422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4222A5"/>
    <w:rPr>
      <w:rFonts w:ascii="Courier New" w:hAnsi="Courier New"/>
      <w:lang w:val="en-US"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4222A5"/>
  </w:style>
  <w:style w:type="paragraph" w:styleId="Sprotnaopomba-besedilo">
    <w:name w:val="footnote text"/>
    <w:aliases w:val="IFZ f,Footnote,Fußnote,-E Fußnotentext,Fußnotentext Ursprung"/>
    <w:basedOn w:val="Navaden"/>
    <w:link w:val="Sprotnaopomba-besediloZnak"/>
    <w:uiPriority w:val="99"/>
    <w:semiHidden/>
    <w:unhideWhenUsed/>
    <w:rsid w:val="004222A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4222A5"/>
  </w:style>
  <w:style w:type="paragraph" w:styleId="Konnaopomba-besedilo">
    <w:name w:val="endnote text"/>
    <w:basedOn w:val="Navaden"/>
    <w:link w:val="Konnaopomba-besediloZnak1"/>
    <w:uiPriority w:val="99"/>
    <w:semiHidden/>
    <w:unhideWhenUsed/>
    <w:rsid w:val="004222A5"/>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4222A5"/>
  </w:style>
  <w:style w:type="paragraph" w:styleId="Naslov">
    <w:name w:val="Title"/>
    <w:basedOn w:val="Navaden"/>
    <w:link w:val="NaslovZnak"/>
    <w:uiPriority w:val="99"/>
    <w:qFormat/>
    <w:rsid w:val="004222A5"/>
    <w:pPr>
      <w:jc w:val="center"/>
    </w:pPr>
    <w:rPr>
      <w:b/>
      <w:bCs/>
      <w:lang w:val="x-none" w:eastAsia="x-none"/>
    </w:rPr>
  </w:style>
  <w:style w:type="character" w:customStyle="1" w:styleId="NaslovZnak">
    <w:name w:val="Naslov Znak"/>
    <w:basedOn w:val="Privzetapisavaodstavka"/>
    <w:link w:val="Naslov"/>
    <w:uiPriority w:val="99"/>
    <w:rsid w:val="004222A5"/>
    <w:rPr>
      <w:b/>
      <w:bCs/>
      <w:sz w:val="24"/>
      <w:szCs w:val="24"/>
      <w:lang w:val="x-none" w:eastAsia="x-none"/>
    </w:rPr>
  </w:style>
  <w:style w:type="paragraph" w:styleId="Telobesedila-zamik">
    <w:name w:val="Body Text Indent"/>
    <w:basedOn w:val="Navaden"/>
    <w:link w:val="Telobesedila-zamikZnak"/>
    <w:uiPriority w:val="99"/>
    <w:semiHidden/>
    <w:unhideWhenUsed/>
    <w:rsid w:val="004222A5"/>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4222A5"/>
    <w:rPr>
      <w:sz w:val="24"/>
      <w:szCs w:val="24"/>
      <w:lang w:val="x-none" w:eastAsia="x-none"/>
    </w:rPr>
  </w:style>
  <w:style w:type="paragraph" w:styleId="Telobesedila-zamik3">
    <w:name w:val="Body Text Indent 3"/>
    <w:basedOn w:val="Navaden"/>
    <w:link w:val="Telobesedila-zamik3Znak"/>
    <w:uiPriority w:val="99"/>
    <w:semiHidden/>
    <w:unhideWhenUsed/>
    <w:rsid w:val="004222A5"/>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4222A5"/>
    <w:rPr>
      <w:sz w:val="16"/>
      <w:szCs w:val="16"/>
      <w:lang w:val="x-none" w:eastAsia="x-none"/>
    </w:rPr>
  </w:style>
  <w:style w:type="paragraph" w:styleId="Blokbesedila">
    <w:name w:val="Block Text"/>
    <w:basedOn w:val="Navaden"/>
    <w:uiPriority w:val="99"/>
    <w:semiHidden/>
    <w:unhideWhenUsed/>
    <w:rsid w:val="004222A5"/>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4222A5"/>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4222A5"/>
    <w:rPr>
      <w:rFonts w:ascii="Tahoma" w:hAnsi="Tahoma"/>
      <w:sz w:val="16"/>
      <w:szCs w:val="16"/>
      <w:lang w:val="x-none" w:eastAsia="x-none"/>
    </w:rPr>
  </w:style>
  <w:style w:type="character" w:customStyle="1" w:styleId="ZadevapripombeZnak2">
    <w:name w:val="Zadeva pripombe Znak2"/>
    <w:aliases w:val="Zadeva komentarja Znak"/>
    <w:link w:val="Zadevapripombe"/>
    <w:uiPriority w:val="99"/>
    <w:semiHidden/>
    <w:locked/>
    <w:rsid w:val="004222A5"/>
    <w:rPr>
      <w:b/>
      <w:bCs/>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4222A5"/>
    <w:rPr>
      <w:b/>
      <w:bCs/>
      <w:lang w:val="x-none" w:eastAsia="x-none"/>
    </w:rPr>
  </w:style>
  <w:style w:type="character" w:customStyle="1" w:styleId="ZadevapripombeZnak">
    <w:name w:val="Zadeva pripombe Znak"/>
    <w:aliases w:val="Zadeva komentarja Znak1"/>
    <w:basedOn w:val="PripombabesediloZnak"/>
    <w:uiPriority w:val="99"/>
    <w:semiHidden/>
    <w:rsid w:val="004222A5"/>
    <w:rPr>
      <w:b/>
      <w:bCs/>
    </w:rPr>
  </w:style>
  <w:style w:type="character" w:customStyle="1" w:styleId="BrezrazmikovZnak">
    <w:name w:val="Brez razmikov Znak"/>
    <w:link w:val="Brezrazmikov"/>
    <w:uiPriority w:val="1"/>
    <w:locked/>
    <w:rsid w:val="004222A5"/>
    <w:rPr>
      <w:rFonts w:ascii="Calibri" w:eastAsia="Calibri" w:hAnsi="Calibri" w:cs="Calibri"/>
      <w:lang w:val="en-US" w:bidi="en-US"/>
    </w:rPr>
  </w:style>
  <w:style w:type="paragraph" w:styleId="Brezrazmikov">
    <w:name w:val="No Spacing"/>
    <w:basedOn w:val="Navaden"/>
    <w:link w:val="BrezrazmikovZnak"/>
    <w:uiPriority w:val="1"/>
    <w:qFormat/>
    <w:rsid w:val="004222A5"/>
    <w:rPr>
      <w:rFonts w:ascii="Calibri" w:eastAsia="Calibri" w:hAnsi="Calibri" w:cs="Calibri"/>
      <w:sz w:val="20"/>
      <w:szCs w:val="20"/>
      <w:lang w:val="en-US" w:bidi="en-US"/>
    </w:rPr>
  </w:style>
  <w:style w:type="paragraph" w:styleId="Revizija">
    <w:name w:val="Revision"/>
    <w:uiPriority w:val="99"/>
    <w:semiHidden/>
    <w:rsid w:val="004222A5"/>
    <w:rPr>
      <w:sz w:val="24"/>
      <w:szCs w:val="24"/>
    </w:rPr>
  </w:style>
  <w:style w:type="paragraph" w:customStyle="1" w:styleId="BodyText22">
    <w:name w:val="Body Text 22"/>
    <w:basedOn w:val="Navaden"/>
    <w:uiPriority w:val="99"/>
    <w:rsid w:val="004222A5"/>
    <w:pPr>
      <w:jc w:val="both"/>
    </w:pPr>
    <w:rPr>
      <w:b/>
      <w:sz w:val="22"/>
      <w:szCs w:val="20"/>
    </w:rPr>
  </w:style>
  <w:style w:type="paragraph" w:customStyle="1" w:styleId="Brezrazmikov1">
    <w:name w:val="Brez razmikov1"/>
    <w:uiPriority w:val="99"/>
    <w:qFormat/>
    <w:rsid w:val="004222A5"/>
    <w:rPr>
      <w:rFonts w:ascii="Calibri" w:eastAsia="Calibri" w:hAnsi="Calibri"/>
      <w:sz w:val="22"/>
      <w:szCs w:val="22"/>
      <w:lang w:val="en-US" w:eastAsia="en-US"/>
    </w:rPr>
  </w:style>
  <w:style w:type="paragraph" w:customStyle="1" w:styleId="Telobesedila21">
    <w:name w:val="Telo besedila 21"/>
    <w:basedOn w:val="Navaden"/>
    <w:uiPriority w:val="99"/>
    <w:rsid w:val="004222A5"/>
    <w:pPr>
      <w:suppressAutoHyphens/>
      <w:jc w:val="both"/>
    </w:pPr>
    <w:rPr>
      <w:rFonts w:ascii="Arial" w:hAnsi="Arial"/>
      <w:w w:val="110"/>
      <w:sz w:val="22"/>
      <w:szCs w:val="20"/>
      <w:lang w:eastAsia="ar-SA"/>
    </w:rPr>
  </w:style>
  <w:style w:type="paragraph" w:customStyle="1" w:styleId="BodyText21">
    <w:name w:val="Body Text 21"/>
    <w:basedOn w:val="Navaden"/>
    <w:uiPriority w:val="99"/>
    <w:rsid w:val="004222A5"/>
    <w:pPr>
      <w:jc w:val="both"/>
    </w:pPr>
    <w:rPr>
      <w:b/>
      <w:sz w:val="22"/>
      <w:szCs w:val="20"/>
    </w:rPr>
  </w:style>
  <w:style w:type="paragraph" w:customStyle="1" w:styleId="style77">
    <w:name w:val="style77"/>
    <w:basedOn w:val="Navaden"/>
    <w:uiPriority w:val="99"/>
    <w:rsid w:val="004222A5"/>
    <w:pPr>
      <w:spacing w:before="100" w:beforeAutospacing="1" w:after="100" w:afterAutospacing="1"/>
    </w:pPr>
  </w:style>
  <w:style w:type="paragraph" w:customStyle="1" w:styleId="msolistparagraph0">
    <w:name w:val="msolistparagraph"/>
    <w:basedOn w:val="Navaden"/>
    <w:uiPriority w:val="99"/>
    <w:rsid w:val="004222A5"/>
    <w:pPr>
      <w:ind w:left="720"/>
    </w:pPr>
  </w:style>
  <w:style w:type="paragraph" w:customStyle="1" w:styleId="Odstavekseznama1">
    <w:name w:val="Odstavek seznama1"/>
    <w:basedOn w:val="Navaden"/>
    <w:uiPriority w:val="99"/>
    <w:qFormat/>
    <w:rsid w:val="004222A5"/>
    <w:pPr>
      <w:ind w:left="708"/>
    </w:pPr>
  </w:style>
  <w:style w:type="paragraph" w:customStyle="1" w:styleId="BodyText31">
    <w:name w:val="Body Text 31"/>
    <w:basedOn w:val="Navaden"/>
    <w:uiPriority w:val="99"/>
    <w:rsid w:val="004222A5"/>
    <w:pPr>
      <w:jc w:val="both"/>
    </w:pPr>
    <w:rPr>
      <w:rFonts w:ascii="Arial" w:hAnsi="Arial"/>
      <w:sz w:val="22"/>
      <w:szCs w:val="20"/>
    </w:rPr>
  </w:style>
  <w:style w:type="paragraph" w:customStyle="1" w:styleId="Odstavekseznama2">
    <w:name w:val="Odstavek seznama2"/>
    <w:basedOn w:val="Navaden"/>
    <w:uiPriority w:val="34"/>
    <w:qFormat/>
    <w:rsid w:val="004222A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4222A5"/>
    <w:rPr>
      <w:sz w:val="20"/>
      <w:szCs w:val="20"/>
    </w:rPr>
  </w:style>
  <w:style w:type="paragraph" w:customStyle="1" w:styleId="alineazaodstavkom">
    <w:name w:val="alineazaodstavkom"/>
    <w:basedOn w:val="Navaden"/>
    <w:rsid w:val="004222A5"/>
    <w:pPr>
      <w:spacing w:before="100" w:beforeAutospacing="1" w:after="100" w:afterAutospacing="1"/>
    </w:pPr>
  </w:style>
  <w:style w:type="paragraph" w:customStyle="1" w:styleId="Tabelle">
    <w:name w:val="Tabelle"/>
    <w:basedOn w:val="Navaden"/>
    <w:uiPriority w:val="99"/>
    <w:rsid w:val="004222A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4222A5"/>
    <w:rPr>
      <w:sz w:val="24"/>
      <w:szCs w:val="24"/>
    </w:rPr>
  </w:style>
  <w:style w:type="paragraph" w:customStyle="1" w:styleId="NavadenLevo11">
    <w:name w:val="Navaden + Levo:  11"/>
    <w:aliases w:val="27 cm1"/>
    <w:basedOn w:val="Navaden"/>
    <w:link w:val="NavadenLevo1"/>
    <w:rsid w:val="004222A5"/>
    <w:pPr>
      <w:ind w:left="1440"/>
    </w:pPr>
  </w:style>
  <w:style w:type="paragraph" w:customStyle="1" w:styleId="NavadenKrepko">
    <w:name w:val="Navaden + Krepko"/>
    <w:basedOn w:val="Navaden"/>
    <w:uiPriority w:val="99"/>
    <w:rsid w:val="004222A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4222A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4222A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4222A5"/>
    <w:pPr>
      <w:spacing w:after="200" w:line="276" w:lineRule="auto"/>
    </w:pPr>
    <w:rPr>
      <w:rFonts w:ascii="Calibri" w:hAnsi="Calibri"/>
      <w:sz w:val="22"/>
      <w:szCs w:val="22"/>
      <w:lang w:val="en-US" w:eastAsia="en-US"/>
    </w:rPr>
  </w:style>
  <w:style w:type="paragraph" w:customStyle="1" w:styleId="align-justify">
    <w:name w:val="align-justify"/>
    <w:basedOn w:val="Navaden"/>
    <w:uiPriority w:val="99"/>
    <w:rsid w:val="004222A5"/>
    <w:pPr>
      <w:spacing w:before="100" w:beforeAutospacing="1" w:after="100" w:afterAutospacing="1"/>
    </w:pPr>
  </w:style>
  <w:style w:type="character" w:customStyle="1" w:styleId="Slog1Znak">
    <w:name w:val="Slog1 Znak"/>
    <w:link w:val="Slog1"/>
    <w:uiPriority w:val="99"/>
    <w:locked/>
    <w:rsid w:val="004222A5"/>
    <w:rPr>
      <w:rFonts w:ascii="Arial Narrow" w:hAnsi="Arial Narrow"/>
      <w:b/>
      <w:lang w:val="x-none" w:eastAsia="x-none"/>
    </w:rPr>
  </w:style>
  <w:style w:type="paragraph" w:customStyle="1" w:styleId="Slog1">
    <w:name w:val="Slog1"/>
    <w:basedOn w:val="Navaden"/>
    <w:link w:val="Slog1Znak"/>
    <w:uiPriority w:val="99"/>
    <w:qFormat/>
    <w:rsid w:val="004222A5"/>
    <w:pPr>
      <w:numPr>
        <w:numId w:val="23"/>
      </w:numPr>
    </w:pPr>
    <w:rPr>
      <w:rFonts w:ascii="Arial Narrow" w:hAnsi="Arial Narrow"/>
      <w:b/>
      <w:sz w:val="20"/>
      <w:szCs w:val="20"/>
      <w:lang w:val="x-none" w:eastAsia="x-none"/>
    </w:rPr>
  </w:style>
  <w:style w:type="character" w:customStyle="1" w:styleId="Slog2Znak">
    <w:name w:val="Slog2 Znak"/>
    <w:link w:val="Slog2"/>
    <w:uiPriority w:val="99"/>
    <w:locked/>
    <w:rsid w:val="004222A5"/>
    <w:rPr>
      <w:rFonts w:ascii="Arial Narrow" w:hAnsi="Arial Narrow"/>
      <w:lang w:val="x-none" w:eastAsia="x-none"/>
    </w:rPr>
  </w:style>
  <w:style w:type="paragraph" w:customStyle="1" w:styleId="Slog2">
    <w:name w:val="Slog2"/>
    <w:basedOn w:val="Navaden"/>
    <w:link w:val="Slog2Znak"/>
    <w:uiPriority w:val="99"/>
    <w:qFormat/>
    <w:rsid w:val="004222A5"/>
    <w:pPr>
      <w:numPr>
        <w:ilvl w:val="1"/>
        <w:numId w:val="23"/>
      </w:numPr>
    </w:pPr>
    <w:rPr>
      <w:rFonts w:ascii="Arial Narrow" w:hAnsi="Arial Narrow"/>
      <w:sz w:val="20"/>
      <w:szCs w:val="20"/>
      <w:lang w:val="x-none" w:eastAsia="x-none"/>
    </w:rPr>
  </w:style>
  <w:style w:type="character" w:customStyle="1" w:styleId="Slog3Znak">
    <w:name w:val="Slog3 Znak"/>
    <w:link w:val="Slog3"/>
    <w:uiPriority w:val="99"/>
    <w:locked/>
    <w:rsid w:val="004222A5"/>
    <w:rPr>
      <w:rFonts w:ascii="Arial Narrow" w:hAnsi="Arial Narrow"/>
      <w:lang w:val="x-none" w:eastAsia="x-none"/>
    </w:rPr>
  </w:style>
  <w:style w:type="paragraph" w:customStyle="1" w:styleId="Slog3">
    <w:name w:val="Slog3"/>
    <w:basedOn w:val="Navaden"/>
    <w:link w:val="Slog3Znak"/>
    <w:uiPriority w:val="99"/>
    <w:qFormat/>
    <w:rsid w:val="004222A5"/>
    <w:pPr>
      <w:numPr>
        <w:ilvl w:val="2"/>
        <w:numId w:val="23"/>
      </w:numPr>
    </w:pPr>
    <w:rPr>
      <w:rFonts w:ascii="Arial Narrow" w:hAnsi="Arial Narrow"/>
      <w:sz w:val="20"/>
      <w:szCs w:val="20"/>
      <w:lang w:val="x-none" w:eastAsia="x-none"/>
    </w:rPr>
  </w:style>
  <w:style w:type="character" w:styleId="Sprotnaopomba-sklic">
    <w:name w:val="footnote reference"/>
    <w:aliases w:val="Footnote number,-E Fußnotenzeichen"/>
    <w:semiHidden/>
    <w:unhideWhenUsed/>
    <w:rsid w:val="004222A5"/>
    <w:rPr>
      <w:vertAlign w:val="superscript"/>
    </w:rPr>
  </w:style>
  <w:style w:type="character" w:styleId="Pripombasklic">
    <w:name w:val="annotation reference"/>
    <w:aliases w:val="Komentar - sklic"/>
    <w:uiPriority w:val="99"/>
    <w:semiHidden/>
    <w:unhideWhenUsed/>
    <w:rsid w:val="004222A5"/>
    <w:rPr>
      <w:sz w:val="16"/>
      <w:szCs w:val="16"/>
    </w:rPr>
  </w:style>
  <w:style w:type="character" w:customStyle="1" w:styleId="pn">
    <w:name w:val="pn"/>
    <w:basedOn w:val="Privzetapisavaodstavka"/>
    <w:rsid w:val="004222A5"/>
  </w:style>
  <w:style w:type="character" w:customStyle="1" w:styleId="mediumtext">
    <w:name w:val="medium_text"/>
    <w:basedOn w:val="Privzetapisavaodstavka"/>
    <w:rsid w:val="004222A5"/>
  </w:style>
  <w:style w:type="character" w:customStyle="1" w:styleId="longtext">
    <w:name w:val="long_text"/>
    <w:basedOn w:val="Privzetapisavaodstavka"/>
    <w:rsid w:val="004222A5"/>
  </w:style>
  <w:style w:type="character" w:customStyle="1" w:styleId="shorttext">
    <w:name w:val="short_text"/>
    <w:basedOn w:val="Privzetapisavaodstavka"/>
    <w:rsid w:val="004222A5"/>
  </w:style>
  <w:style w:type="character" w:customStyle="1" w:styleId="ZadevapripombeZnak1">
    <w:name w:val="Zadeva pripombe Znak1"/>
    <w:uiPriority w:val="99"/>
    <w:semiHidden/>
    <w:locked/>
    <w:rsid w:val="004222A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4222A5"/>
    <w:rPr>
      <w:rFonts w:eastAsia="Calibri"/>
      <w:lang w:val="x-none" w:eastAsia="x-none"/>
    </w:rPr>
  </w:style>
  <w:style w:type="character" w:customStyle="1" w:styleId="graytext">
    <w:name w:val="graytext"/>
    <w:rsid w:val="004222A5"/>
  </w:style>
  <w:style w:type="character" w:customStyle="1" w:styleId="PripombabesediloZnak1">
    <w:name w:val="Pripomba – besedilo Znak1"/>
    <w:uiPriority w:val="99"/>
    <w:locked/>
    <w:rsid w:val="004222A5"/>
    <w:rPr>
      <w:rFonts w:ascii="Times New Roman" w:eastAsia="Times New Roman" w:hAnsi="Times New Roman" w:cs="Times New Roman" w:hint="default"/>
      <w:sz w:val="20"/>
      <w:szCs w:val="20"/>
      <w:lang w:eastAsia="sl-SI"/>
    </w:rPr>
  </w:style>
  <w:style w:type="numbering" w:customStyle="1" w:styleId="SlogVrstinaoznaka">
    <w:name w:val="Slog Vrstična oznaka"/>
    <w:rsid w:val="004222A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5895">
      <w:bodyDiv w:val="1"/>
      <w:marLeft w:val="0"/>
      <w:marRight w:val="0"/>
      <w:marTop w:val="0"/>
      <w:marBottom w:val="0"/>
      <w:divBdr>
        <w:top w:val="none" w:sz="0" w:space="0" w:color="auto"/>
        <w:left w:val="none" w:sz="0" w:space="0" w:color="auto"/>
        <w:bottom w:val="none" w:sz="0" w:space="0" w:color="auto"/>
        <w:right w:val="none" w:sz="0" w:space="0" w:color="auto"/>
      </w:divBdr>
    </w:div>
    <w:div w:id="1230536404">
      <w:bodyDiv w:val="1"/>
      <w:marLeft w:val="0"/>
      <w:marRight w:val="0"/>
      <w:marTop w:val="0"/>
      <w:marBottom w:val="0"/>
      <w:divBdr>
        <w:top w:val="none" w:sz="0" w:space="0" w:color="auto"/>
        <w:left w:val="none" w:sz="0" w:space="0" w:color="auto"/>
        <w:bottom w:val="none" w:sz="0" w:space="0" w:color="auto"/>
        <w:right w:val="none" w:sz="0" w:space="0" w:color="auto"/>
      </w:divBdr>
    </w:div>
    <w:div w:id="209508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4FF43-B797-44CC-A6FA-1A2D952E1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0</TotalTime>
  <Pages>1</Pages>
  <Words>4370</Words>
  <Characters>24911</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29223</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kcks77</cp:lastModifiedBy>
  <cp:revision>3</cp:revision>
  <cp:lastPrinted>2018-09-25T11:57:00Z</cp:lastPrinted>
  <dcterms:created xsi:type="dcterms:W3CDTF">2018-10-03T06:23:00Z</dcterms:created>
  <dcterms:modified xsi:type="dcterms:W3CDTF">2018-10-03T06:23:00Z</dcterms:modified>
</cp:coreProperties>
</file>